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446B1C" w:rsidRDefault="005178B0" w:rsidP="00366985">
      <w:pPr>
        <w:rPr>
          <w:rFonts w:cs="Arial"/>
        </w:rPr>
      </w:pPr>
    </w:p>
    <w:p w14:paraId="1EA30800" w14:textId="318F8C14" w:rsidR="00BB1E26" w:rsidRPr="00446B1C" w:rsidRDefault="00BB1E26" w:rsidP="00366985">
      <w:pPr>
        <w:rPr>
          <w:rFonts w:cs="Arial"/>
        </w:rPr>
      </w:pPr>
    </w:p>
    <w:p w14:paraId="3800F3DB" w14:textId="7DF9260D" w:rsidR="0002767E" w:rsidRPr="00A24038" w:rsidRDefault="0002767E" w:rsidP="00366985">
      <w:pPr>
        <w:tabs>
          <w:tab w:val="left" w:pos="993"/>
        </w:tabs>
        <w:autoSpaceDE w:val="0"/>
        <w:autoSpaceDN w:val="0"/>
        <w:adjustRightInd w:val="0"/>
        <w:rPr>
          <w:rFonts w:eastAsia="Times New Roman" w:cs="Arial"/>
          <w:szCs w:val="20"/>
          <w:lang w:eastAsia="sl-SI"/>
        </w:rPr>
      </w:pPr>
      <w:r w:rsidRPr="00A24038">
        <w:rPr>
          <w:rFonts w:eastAsia="Times New Roman" w:cs="Arial"/>
          <w:szCs w:val="20"/>
          <w:lang w:eastAsia="sl-SI"/>
        </w:rPr>
        <w:t>Datum:</w:t>
      </w:r>
      <w:r w:rsidRPr="00A24038">
        <w:rPr>
          <w:rFonts w:eastAsia="Times New Roman" w:cs="Arial"/>
          <w:szCs w:val="20"/>
          <w:lang w:eastAsia="sl-SI"/>
        </w:rPr>
        <w:tab/>
      </w:r>
      <w:r w:rsidR="00B86D84">
        <w:rPr>
          <w:rFonts w:eastAsia="Times New Roman" w:cs="Arial"/>
          <w:szCs w:val="20"/>
          <w:lang w:eastAsia="sl-SI"/>
        </w:rPr>
        <w:t>7</w:t>
      </w:r>
      <w:r w:rsidR="004462F6">
        <w:rPr>
          <w:rFonts w:eastAsia="Times New Roman" w:cs="Arial"/>
          <w:szCs w:val="20"/>
          <w:lang w:eastAsia="sl-SI"/>
        </w:rPr>
        <w:t>. 3</w:t>
      </w:r>
      <w:r w:rsidR="00A24038" w:rsidRPr="007439B2">
        <w:rPr>
          <w:rFonts w:eastAsia="Times New Roman" w:cs="Arial"/>
          <w:szCs w:val="20"/>
          <w:lang w:eastAsia="sl-SI"/>
        </w:rPr>
        <w:t>. 2025</w:t>
      </w:r>
    </w:p>
    <w:p w14:paraId="1797F699" w14:textId="48A37CFD" w:rsidR="0002767E" w:rsidRPr="00A24038" w:rsidRDefault="0075526A" w:rsidP="00520B2F">
      <w:pPr>
        <w:tabs>
          <w:tab w:val="left" w:pos="993"/>
          <w:tab w:val="left" w:pos="5569"/>
        </w:tabs>
        <w:autoSpaceDE w:val="0"/>
        <w:autoSpaceDN w:val="0"/>
        <w:adjustRightInd w:val="0"/>
        <w:rPr>
          <w:rFonts w:eastAsia="Times New Roman" w:cs="Arial"/>
          <w:szCs w:val="20"/>
          <w:lang w:eastAsia="sl-SI"/>
        </w:rPr>
      </w:pPr>
      <w:r w:rsidRPr="00A24038">
        <w:rPr>
          <w:rFonts w:eastAsia="Times New Roman" w:cs="Arial"/>
          <w:szCs w:val="20"/>
          <w:lang w:eastAsia="sl-SI"/>
        </w:rPr>
        <w:t>Številka:</w:t>
      </w:r>
      <w:r w:rsidRPr="00A24038">
        <w:rPr>
          <w:rFonts w:eastAsia="Times New Roman" w:cs="Arial"/>
          <w:szCs w:val="20"/>
          <w:lang w:eastAsia="sl-SI"/>
        </w:rPr>
        <w:tab/>
      </w:r>
      <w:r w:rsidR="00A24038" w:rsidRPr="00A24038">
        <w:t>430-77/2025-3130</w:t>
      </w:r>
      <w:r w:rsidR="00A24038">
        <w:t>-</w:t>
      </w:r>
      <w:r w:rsidR="001A44DE">
        <w:t>3</w:t>
      </w:r>
      <w:r w:rsidR="00520B2F" w:rsidRPr="00A24038">
        <w:tab/>
      </w:r>
    </w:p>
    <w:p w14:paraId="5661A984" w14:textId="4B022402" w:rsidR="00BB1E26" w:rsidRPr="00E53459" w:rsidRDefault="00BB1E26" w:rsidP="00366985">
      <w:pPr>
        <w:rPr>
          <w:rFonts w:cs="Arial"/>
        </w:rPr>
      </w:pPr>
    </w:p>
    <w:p w14:paraId="7BB116AC" w14:textId="77777777" w:rsidR="00BB1E26" w:rsidRPr="00E53459" w:rsidRDefault="00BB1E26" w:rsidP="00366985">
      <w:pPr>
        <w:rPr>
          <w:rFonts w:cs="Arial"/>
        </w:rPr>
      </w:pPr>
    </w:p>
    <w:p w14:paraId="53BFD000" w14:textId="77777777" w:rsidR="00BB1E26" w:rsidRPr="00E53459" w:rsidRDefault="00BB1E26" w:rsidP="00366985">
      <w:pPr>
        <w:rPr>
          <w:rFonts w:cs="Arial"/>
        </w:rPr>
      </w:pPr>
    </w:p>
    <w:p w14:paraId="009B723C" w14:textId="6739B029" w:rsidR="00990C82" w:rsidRPr="00E53459" w:rsidRDefault="00990C82" w:rsidP="00366985">
      <w:pPr>
        <w:jc w:val="center"/>
        <w:rPr>
          <w:rFonts w:cs="Arial"/>
          <w:b/>
          <w:sz w:val="52"/>
          <w:szCs w:val="52"/>
        </w:rPr>
      </w:pPr>
    </w:p>
    <w:p w14:paraId="667A204A" w14:textId="77777777" w:rsidR="00990C82" w:rsidRPr="00E53459" w:rsidRDefault="00990C82" w:rsidP="00366985">
      <w:pPr>
        <w:jc w:val="center"/>
        <w:rPr>
          <w:rFonts w:cs="Arial"/>
          <w:b/>
          <w:sz w:val="52"/>
          <w:szCs w:val="52"/>
        </w:rPr>
      </w:pPr>
    </w:p>
    <w:p w14:paraId="7635B56F" w14:textId="77777777" w:rsidR="00990C82" w:rsidRPr="00E53459" w:rsidRDefault="00990C82" w:rsidP="00366985">
      <w:pPr>
        <w:jc w:val="center"/>
        <w:rPr>
          <w:rFonts w:cs="Arial"/>
          <w:b/>
          <w:sz w:val="52"/>
          <w:szCs w:val="52"/>
        </w:rPr>
      </w:pPr>
    </w:p>
    <w:p w14:paraId="1993A6C0" w14:textId="77777777" w:rsidR="0002767E" w:rsidRPr="00E53459" w:rsidRDefault="0002767E" w:rsidP="00366985">
      <w:pPr>
        <w:jc w:val="center"/>
        <w:rPr>
          <w:rFonts w:cs="Arial"/>
          <w:b/>
          <w:sz w:val="52"/>
          <w:szCs w:val="52"/>
        </w:rPr>
      </w:pPr>
      <w:r w:rsidRPr="00E53459">
        <w:rPr>
          <w:rFonts w:cs="Arial"/>
          <w:b/>
          <w:sz w:val="52"/>
          <w:szCs w:val="52"/>
        </w:rPr>
        <w:t>NAVODILO</w:t>
      </w:r>
      <w:r w:rsidR="00152883" w:rsidRPr="00E53459">
        <w:rPr>
          <w:rFonts w:cs="Arial"/>
          <w:b/>
          <w:sz w:val="52"/>
          <w:szCs w:val="52"/>
        </w:rPr>
        <w:t xml:space="preserve"> </w:t>
      </w:r>
    </w:p>
    <w:p w14:paraId="1E7CE7D4" w14:textId="77777777" w:rsidR="0002767E" w:rsidRPr="00E53459" w:rsidRDefault="00D4532D" w:rsidP="00366985">
      <w:pPr>
        <w:jc w:val="center"/>
        <w:rPr>
          <w:rFonts w:cs="Arial"/>
          <w:b/>
          <w:sz w:val="52"/>
          <w:szCs w:val="52"/>
        </w:rPr>
      </w:pPr>
      <w:r w:rsidRPr="00E53459">
        <w:rPr>
          <w:rFonts w:cs="Arial"/>
          <w:b/>
          <w:sz w:val="52"/>
          <w:szCs w:val="52"/>
        </w:rPr>
        <w:t xml:space="preserve">GOSPODARSKIM SUBJEKTOM </w:t>
      </w:r>
    </w:p>
    <w:p w14:paraId="16EE647B" w14:textId="77777777" w:rsidR="0002767E" w:rsidRPr="00E53459" w:rsidRDefault="00152883" w:rsidP="00366985">
      <w:pPr>
        <w:jc w:val="center"/>
        <w:rPr>
          <w:rFonts w:cs="Arial"/>
          <w:b/>
          <w:sz w:val="52"/>
          <w:szCs w:val="52"/>
        </w:rPr>
      </w:pPr>
      <w:r w:rsidRPr="00E53459">
        <w:rPr>
          <w:rFonts w:cs="Arial"/>
          <w:b/>
          <w:sz w:val="52"/>
          <w:szCs w:val="52"/>
        </w:rPr>
        <w:t>ZA PRIPRAVO PONUDBE</w:t>
      </w:r>
      <w:r w:rsidR="00D4532D" w:rsidRPr="00E53459">
        <w:rPr>
          <w:rFonts w:cs="Arial"/>
          <w:b/>
          <w:sz w:val="52"/>
          <w:szCs w:val="52"/>
        </w:rPr>
        <w:t xml:space="preserve"> </w:t>
      </w:r>
    </w:p>
    <w:p w14:paraId="7236356E" w14:textId="23B5F7C1" w:rsidR="00DC5EA1" w:rsidRPr="00E53459" w:rsidRDefault="00152883" w:rsidP="00366985">
      <w:pPr>
        <w:jc w:val="center"/>
        <w:rPr>
          <w:rFonts w:cs="Arial"/>
          <w:b/>
          <w:sz w:val="52"/>
          <w:szCs w:val="52"/>
        </w:rPr>
      </w:pPr>
      <w:r w:rsidRPr="00E53459">
        <w:rPr>
          <w:rFonts w:cs="Arial"/>
          <w:b/>
          <w:sz w:val="52"/>
          <w:szCs w:val="52"/>
        </w:rPr>
        <w:t>ZA JAVNO NAROČILO</w:t>
      </w:r>
    </w:p>
    <w:p w14:paraId="057E66FA" w14:textId="5D009E6D" w:rsidR="00801357" w:rsidRPr="00E53459" w:rsidRDefault="00AE19C4" w:rsidP="00366985">
      <w:pPr>
        <w:jc w:val="center"/>
        <w:rPr>
          <w:rFonts w:cs="Arial"/>
          <w:b/>
          <w:sz w:val="52"/>
          <w:szCs w:val="52"/>
        </w:rPr>
      </w:pPr>
      <w:r w:rsidRPr="00E53459">
        <w:rPr>
          <w:rFonts w:cs="Arial"/>
          <w:b/>
          <w:sz w:val="52"/>
          <w:szCs w:val="52"/>
        </w:rPr>
        <w:t xml:space="preserve">PO </w:t>
      </w:r>
      <w:r w:rsidR="00801357" w:rsidRPr="00E53459">
        <w:rPr>
          <w:rFonts w:cs="Arial"/>
          <w:b/>
          <w:sz w:val="52"/>
          <w:szCs w:val="52"/>
        </w:rPr>
        <w:t xml:space="preserve">ODPRTEM </w:t>
      </w:r>
      <w:r w:rsidRPr="00E53459">
        <w:rPr>
          <w:rFonts w:cs="Arial"/>
          <w:b/>
          <w:sz w:val="52"/>
          <w:szCs w:val="52"/>
        </w:rPr>
        <w:t>POSTOPKU</w:t>
      </w:r>
    </w:p>
    <w:p w14:paraId="5D413DD7" w14:textId="77777777" w:rsidR="00AE19C4" w:rsidRPr="00E53459" w:rsidRDefault="00AE19C4" w:rsidP="00366985">
      <w:pPr>
        <w:jc w:val="center"/>
        <w:rPr>
          <w:rFonts w:cs="Arial"/>
          <w:b/>
          <w:sz w:val="52"/>
          <w:szCs w:val="52"/>
        </w:rPr>
      </w:pPr>
      <w:r w:rsidRPr="00E53459">
        <w:rPr>
          <w:rFonts w:cs="Arial"/>
          <w:b/>
          <w:sz w:val="52"/>
          <w:szCs w:val="52"/>
        </w:rPr>
        <w:t>Z OZNAKO</w:t>
      </w:r>
    </w:p>
    <w:p w14:paraId="11A87875" w14:textId="77777777" w:rsidR="00152883" w:rsidRPr="00E53459" w:rsidRDefault="00152883" w:rsidP="00366985">
      <w:pPr>
        <w:jc w:val="center"/>
        <w:rPr>
          <w:rFonts w:cs="Arial"/>
          <w:b/>
          <w:sz w:val="52"/>
          <w:szCs w:val="52"/>
        </w:rPr>
      </w:pPr>
    </w:p>
    <w:p w14:paraId="0721E418" w14:textId="53E85B82" w:rsidR="00CC7517" w:rsidRPr="00EB3BBE" w:rsidRDefault="00EB3BBE" w:rsidP="00366985">
      <w:pPr>
        <w:jc w:val="center"/>
        <w:rPr>
          <w:rFonts w:cs="Arial"/>
          <w:sz w:val="52"/>
          <w:szCs w:val="52"/>
        </w:rPr>
      </w:pPr>
      <w:r>
        <w:rPr>
          <w:rFonts w:cs="Arial"/>
          <w:b/>
          <w:sz w:val="52"/>
          <w:szCs w:val="52"/>
        </w:rPr>
        <w:t>ODTEHVAR-13/2025</w:t>
      </w:r>
    </w:p>
    <w:p w14:paraId="3A381A0D" w14:textId="77777777" w:rsidR="008F44C4" w:rsidRPr="00497D8A" w:rsidRDefault="008F44C4" w:rsidP="00366985">
      <w:pPr>
        <w:rPr>
          <w:rFonts w:cs="Arial"/>
          <w:lang w:eastAsia="sl-SI"/>
        </w:rPr>
      </w:pPr>
      <w:bookmarkStart w:id="0" w:name="_Toc336851729"/>
    </w:p>
    <w:p w14:paraId="154C3A72" w14:textId="77777777" w:rsidR="002E70A6" w:rsidRPr="00497D8A" w:rsidRDefault="002E70A6" w:rsidP="00366985">
      <w:pPr>
        <w:rPr>
          <w:rFonts w:cs="Arial"/>
          <w:lang w:eastAsia="sl-SI"/>
        </w:rPr>
      </w:pPr>
    </w:p>
    <w:p w14:paraId="286AD319" w14:textId="77777777" w:rsidR="002E70A6" w:rsidRPr="00497D8A" w:rsidRDefault="002E70A6" w:rsidP="00366985">
      <w:pPr>
        <w:rPr>
          <w:rFonts w:cs="Arial"/>
          <w:lang w:eastAsia="sl-SI"/>
        </w:rPr>
      </w:pPr>
    </w:p>
    <w:p w14:paraId="25313BF4" w14:textId="77777777" w:rsidR="003D39DA" w:rsidRPr="00497D8A" w:rsidRDefault="003D39DA" w:rsidP="00366985">
      <w:pPr>
        <w:jc w:val="left"/>
        <w:rPr>
          <w:rFonts w:cs="Arial"/>
          <w:lang w:eastAsia="sl-SI"/>
        </w:rPr>
      </w:pPr>
      <w:r w:rsidRPr="00497D8A">
        <w:rPr>
          <w:rFonts w:cs="Arial"/>
          <w:lang w:eastAsia="sl-SI"/>
        </w:rPr>
        <w:br w:type="page"/>
      </w:r>
    </w:p>
    <w:p w14:paraId="5E310CF7" w14:textId="77777777" w:rsidR="00D65E75" w:rsidRPr="00F84D9F" w:rsidRDefault="009B3F0C" w:rsidP="00366985">
      <w:pPr>
        <w:pStyle w:val="NaslovTOC"/>
        <w:spacing w:before="0" w:line="260" w:lineRule="atLeast"/>
        <w:rPr>
          <w:rFonts w:ascii="Arial" w:hAnsi="Arial" w:cs="Arial"/>
          <w:color w:val="auto"/>
          <w:sz w:val="20"/>
          <w:szCs w:val="20"/>
        </w:rPr>
      </w:pPr>
      <w:r w:rsidRPr="00F84D9F">
        <w:rPr>
          <w:rFonts w:ascii="Arial" w:hAnsi="Arial" w:cs="Arial"/>
          <w:color w:val="auto"/>
          <w:sz w:val="20"/>
          <w:szCs w:val="20"/>
        </w:rPr>
        <w:lastRenderedPageBreak/>
        <w:t>KAZALO</w:t>
      </w:r>
    </w:p>
    <w:p w14:paraId="28075632" w14:textId="4BD68545" w:rsidR="00627E69" w:rsidRDefault="009B3F0C">
      <w:pPr>
        <w:pStyle w:val="Kazalovsebine1"/>
        <w:rPr>
          <w:rFonts w:asciiTheme="minorHAnsi" w:eastAsiaTheme="minorEastAsia" w:hAnsiTheme="minorHAnsi" w:cstheme="minorBidi"/>
          <w:b w:val="0"/>
          <w:bCs w:val="0"/>
          <w:caps w:val="0"/>
          <w:kern w:val="2"/>
          <w:sz w:val="24"/>
          <w:szCs w:val="24"/>
          <w:lang w:eastAsia="sl-SI"/>
          <w14:ligatures w14:val="standardContextual"/>
        </w:rPr>
      </w:pPr>
      <w:r w:rsidRPr="000B1406">
        <w:rPr>
          <w:highlight w:val="yellow"/>
        </w:rPr>
        <w:fldChar w:fldCharType="begin"/>
      </w:r>
      <w:r w:rsidRPr="000B1406">
        <w:rPr>
          <w:highlight w:val="yellow"/>
        </w:rPr>
        <w:instrText xml:space="preserve"> TOC \o "1-5" \h \z \u </w:instrText>
      </w:r>
      <w:r w:rsidRPr="000B1406">
        <w:rPr>
          <w:highlight w:val="yellow"/>
        </w:rPr>
        <w:fldChar w:fldCharType="separate"/>
      </w:r>
      <w:hyperlink w:anchor="_Toc192244822" w:history="1">
        <w:r w:rsidR="00627E69" w:rsidRPr="00991ED7">
          <w:rPr>
            <w:rStyle w:val="Hiperpovezava"/>
          </w:rPr>
          <w:t>1.</w:t>
        </w:r>
        <w:r w:rsidR="00627E69">
          <w:rPr>
            <w:rFonts w:asciiTheme="minorHAnsi" w:eastAsiaTheme="minorEastAsia" w:hAnsiTheme="minorHAnsi" w:cstheme="minorBidi"/>
            <w:b w:val="0"/>
            <w:bCs w:val="0"/>
            <w:caps w:val="0"/>
            <w:kern w:val="2"/>
            <w:sz w:val="24"/>
            <w:szCs w:val="24"/>
            <w:lang w:eastAsia="sl-SI"/>
            <w14:ligatures w14:val="standardContextual"/>
          </w:rPr>
          <w:tab/>
        </w:r>
        <w:r w:rsidR="00627E69" w:rsidRPr="00991ED7">
          <w:rPr>
            <w:rStyle w:val="Hiperpovezava"/>
          </w:rPr>
          <w:t>NAROČNIK</w:t>
        </w:r>
        <w:r w:rsidR="00627E69">
          <w:rPr>
            <w:webHidden/>
          </w:rPr>
          <w:tab/>
        </w:r>
        <w:r w:rsidR="00627E69">
          <w:rPr>
            <w:webHidden/>
          </w:rPr>
          <w:fldChar w:fldCharType="begin"/>
        </w:r>
        <w:r w:rsidR="00627E69">
          <w:rPr>
            <w:webHidden/>
          </w:rPr>
          <w:instrText xml:space="preserve"> PAGEREF _Toc192244822 \h </w:instrText>
        </w:r>
        <w:r w:rsidR="00627E69">
          <w:rPr>
            <w:webHidden/>
          </w:rPr>
        </w:r>
        <w:r w:rsidR="00627E69">
          <w:rPr>
            <w:webHidden/>
          </w:rPr>
          <w:fldChar w:fldCharType="separate"/>
        </w:r>
        <w:r w:rsidR="00627E69">
          <w:rPr>
            <w:webHidden/>
          </w:rPr>
          <w:t>3</w:t>
        </w:r>
        <w:r w:rsidR="00627E69">
          <w:rPr>
            <w:webHidden/>
          </w:rPr>
          <w:fldChar w:fldCharType="end"/>
        </w:r>
      </w:hyperlink>
    </w:p>
    <w:p w14:paraId="3C827BC7" w14:textId="0E97DFA2"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23" w:history="1">
        <w:r w:rsidRPr="00991ED7">
          <w:rPr>
            <w:rStyle w:val="Hiperpovezava"/>
          </w:rPr>
          <w:t>2.</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OZNAKA IN PREDMET JAVNEGA NAROČILA</w:t>
        </w:r>
        <w:r>
          <w:rPr>
            <w:webHidden/>
          </w:rPr>
          <w:tab/>
        </w:r>
        <w:r>
          <w:rPr>
            <w:webHidden/>
          </w:rPr>
          <w:fldChar w:fldCharType="begin"/>
        </w:r>
        <w:r>
          <w:rPr>
            <w:webHidden/>
          </w:rPr>
          <w:instrText xml:space="preserve"> PAGEREF _Toc192244823 \h </w:instrText>
        </w:r>
        <w:r>
          <w:rPr>
            <w:webHidden/>
          </w:rPr>
        </w:r>
        <w:r>
          <w:rPr>
            <w:webHidden/>
          </w:rPr>
          <w:fldChar w:fldCharType="separate"/>
        </w:r>
        <w:r>
          <w:rPr>
            <w:webHidden/>
          </w:rPr>
          <w:t>3</w:t>
        </w:r>
        <w:r>
          <w:rPr>
            <w:webHidden/>
          </w:rPr>
          <w:fldChar w:fldCharType="end"/>
        </w:r>
      </w:hyperlink>
    </w:p>
    <w:p w14:paraId="74D3634C" w14:textId="585CCCD3"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24" w:history="1">
        <w:r w:rsidRPr="00991ED7">
          <w:rPr>
            <w:rStyle w:val="Hiperpovezava"/>
          </w:rPr>
          <w:t>3.</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NAČIN ODDAJE JAVNEGA NAROČILA</w:t>
        </w:r>
        <w:r>
          <w:rPr>
            <w:webHidden/>
          </w:rPr>
          <w:tab/>
        </w:r>
        <w:r>
          <w:rPr>
            <w:webHidden/>
          </w:rPr>
          <w:fldChar w:fldCharType="begin"/>
        </w:r>
        <w:r>
          <w:rPr>
            <w:webHidden/>
          </w:rPr>
          <w:instrText xml:space="preserve"> PAGEREF _Toc192244824 \h </w:instrText>
        </w:r>
        <w:r>
          <w:rPr>
            <w:webHidden/>
          </w:rPr>
        </w:r>
        <w:r>
          <w:rPr>
            <w:webHidden/>
          </w:rPr>
          <w:fldChar w:fldCharType="separate"/>
        </w:r>
        <w:r>
          <w:rPr>
            <w:webHidden/>
          </w:rPr>
          <w:t>3</w:t>
        </w:r>
        <w:r>
          <w:rPr>
            <w:webHidden/>
          </w:rPr>
          <w:fldChar w:fldCharType="end"/>
        </w:r>
      </w:hyperlink>
    </w:p>
    <w:p w14:paraId="6C954AED" w14:textId="37449719"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25" w:history="1">
        <w:r w:rsidRPr="00991ED7">
          <w:rPr>
            <w:rStyle w:val="Hiperpovezava"/>
          </w:rPr>
          <w:t>4.</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ROK IN NAČIN PREDLOŽITVE PONUDBE</w:t>
        </w:r>
        <w:r>
          <w:rPr>
            <w:webHidden/>
          </w:rPr>
          <w:tab/>
        </w:r>
        <w:r>
          <w:rPr>
            <w:webHidden/>
          </w:rPr>
          <w:fldChar w:fldCharType="begin"/>
        </w:r>
        <w:r>
          <w:rPr>
            <w:webHidden/>
          </w:rPr>
          <w:instrText xml:space="preserve"> PAGEREF _Toc192244825 \h </w:instrText>
        </w:r>
        <w:r>
          <w:rPr>
            <w:webHidden/>
          </w:rPr>
        </w:r>
        <w:r>
          <w:rPr>
            <w:webHidden/>
          </w:rPr>
          <w:fldChar w:fldCharType="separate"/>
        </w:r>
        <w:r>
          <w:rPr>
            <w:webHidden/>
          </w:rPr>
          <w:t>3</w:t>
        </w:r>
        <w:r>
          <w:rPr>
            <w:webHidden/>
          </w:rPr>
          <w:fldChar w:fldCharType="end"/>
        </w:r>
      </w:hyperlink>
    </w:p>
    <w:p w14:paraId="36684ABA" w14:textId="31E07A89"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26" w:history="1">
        <w:r w:rsidRPr="00991ED7">
          <w:rPr>
            <w:rStyle w:val="Hiperpovezava"/>
          </w:rPr>
          <w:t>5.</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INFORMACIJE V ZVEZI Z ODPIRANJEM PONUDB</w:t>
        </w:r>
        <w:r>
          <w:rPr>
            <w:webHidden/>
          </w:rPr>
          <w:tab/>
        </w:r>
        <w:r>
          <w:rPr>
            <w:webHidden/>
          </w:rPr>
          <w:fldChar w:fldCharType="begin"/>
        </w:r>
        <w:r>
          <w:rPr>
            <w:webHidden/>
          </w:rPr>
          <w:instrText xml:space="preserve"> PAGEREF _Toc192244826 \h </w:instrText>
        </w:r>
        <w:r>
          <w:rPr>
            <w:webHidden/>
          </w:rPr>
        </w:r>
        <w:r>
          <w:rPr>
            <w:webHidden/>
          </w:rPr>
          <w:fldChar w:fldCharType="separate"/>
        </w:r>
        <w:r>
          <w:rPr>
            <w:webHidden/>
          </w:rPr>
          <w:t>4</w:t>
        </w:r>
        <w:r>
          <w:rPr>
            <w:webHidden/>
          </w:rPr>
          <w:fldChar w:fldCharType="end"/>
        </w:r>
      </w:hyperlink>
    </w:p>
    <w:p w14:paraId="5A07994F" w14:textId="63603C19"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27" w:history="1">
        <w:r w:rsidRPr="00991ED7">
          <w:rPr>
            <w:rStyle w:val="Hiperpovezava"/>
          </w:rPr>
          <w:t>6.</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PRAVNA PODLAGA</w:t>
        </w:r>
        <w:r>
          <w:rPr>
            <w:webHidden/>
          </w:rPr>
          <w:tab/>
        </w:r>
        <w:r>
          <w:rPr>
            <w:webHidden/>
          </w:rPr>
          <w:fldChar w:fldCharType="begin"/>
        </w:r>
        <w:r>
          <w:rPr>
            <w:webHidden/>
          </w:rPr>
          <w:instrText xml:space="preserve"> PAGEREF _Toc192244827 \h </w:instrText>
        </w:r>
        <w:r>
          <w:rPr>
            <w:webHidden/>
          </w:rPr>
        </w:r>
        <w:r>
          <w:rPr>
            <w:webHidden/>
          </w:rPr>
          <w:fldChar w:fldCharType="separate"/>
        </w:r>
        <w:r>
          <w:rPr>
            <w:webHidden/>
          </w:rPr>
          <w:t>4</w:t>
        </w:r>
        <w:r>
          <w:rPr>
            <w:webHidden/>
          </w:rPr>
          <w:fldChar w:fldCharType="end"/>
        </w:r>
      </w:hyperlink>
    </w:p>
    <w:p w14:paraId="7091606F" w14:textId="2A5EB5F4"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28" w:history="1">
        <w:r w:rsidRPr="00991ED7">
          <w:rPr>
            <w:rStyle w:val="Hiperpovezava"/>
          </w:rPr>
          <w:t>7.</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TEMELJNA PRAVILA POSLOVANJA</w:t>
        </w:r>
        <w:r>
          <w:rPr>
            <w:webHidden/>
          </w:rPr>
          <w:tab/>
        </w:r>
        <w:r>
          <w:rPr>
            <w:webHidden/>
          </w:rPr>
          <w:fldChar w:fldCharType="begin"/>
        </w:r>
        <w:r>
          <w:rPr>
            <w:webHidden/>
          </w:rPr>
          <w:instrText xml:space="preserve"> PAGEREF _Toc192244828 \h </w:instrText>
        </w:r>
        <w:r>
          <w:rPr>
            <w:webHidden/>
          </w:rPr>
        </w:r>
        <w:r>
          <w:rPr>
            <w:webHidden/>
          </w:rPr>
          <w:fldChar w:fldCharType="separate"/>
        </w:r>
        <w:r>
          <w:rPr>
            <w:webHidden/>
          </w:rPr>
          <w:t>4</w:t>
        </w:r>
        <w:r>
          <w:rPr>
            <w:webHidden/>
          </w:rPr>
          <w:fldChar w:fldCharType="end"/>
        </w:r>
      </w:hyperlink>
    </w:p>
    <w:p w14:paraId="142D8261" w14:textId="7D4480B9" w:rsidR="00627E69" w:rsidRDefault="00627E69">
      <w:pPr>
        <w:pStyle w:val="Kazalovsebine2"/>
        <w:rPr>
          <w:rFonts w:asciiTheme="minorHAnsi" w:eastAsiaTheme="minorEastAsia" w:hAnsiTheme="minorHAnsi" w:cstheme="minorBidi"/>
          <w:kern w:val="2"/>
          <w:sz w:val="24"/>
          <w:szCs w:val="24"/>
          <w:lang w:eastAsia="sl-SI"/>
          <w14:ligatures w14:val="standardContextual"/>
        </w:rPr>
      </w:pPr>
      <w:hyperlink w:anchor="_Toc192244829" w:history="1">
        <w:r w:rsidRPr="00991ED7">
          <w:rPr>
            <w:rStyle w:val="Hiperpovezava"/>
            <w:rFonts w:cs="Arial"/>
          </w:rPr>
          <w:t>7.1</w:t>
        </w:r>
        <w:r>
          <w:rPr>
            <w:rFonts w:asciiTheme="minorHAnsi" w:eastAsiaTheme="minorEastAsia" w:hAnsiTheme="minorHAnsi" w:cstheme="minorBidi"/>
            <w:kern w:val="2"/>
            <w:sz w:val="24"/>
            <w:szCs w:val="24"/>
            <w:lang w:eastAsia="sl-SI"/>
            <w14:ligatures w14:val="standardContextual"/>
          </w:rPr>
          <w:tab/>
        </w:r>
        <w:r w:rsidRPr="00991ED7">
          <w:rPr>
            <w:rStyle w:val="Hiperpovezava"/>
            <w:rFonts w:cs="Arial"/>
          </w:rPr>
          <w:t>Dostop do razpisne dokumentacije</w:t>
        </w:r>
        <w:r>
          <w:rPr>
            <w:webHidden/>
          </w:rPr>
          <w:tab/>
        </w:r>
        <w:r>
          <w:rPr>
            <w:webHidden/>
          </w:rPr>
          <w:fldChar w:fldCharType="begin"/>
        </w:r>
        <w:r>
          <w:rPr>
            <w:webHidden/>
          </w:rPr>
          <w:instrText xml:space="preserve"> PAGEREF _Toc192244829 \h </w:instrText>
        </w:r>
        <w:r>
          <w:rPr>
            <w:webHidden/>
          </w:rPr>
        </w:r>
        <w:r>
          <w:rPr>
            <w:webHidden/>
          </w:rPr>
          <w:fldChar w:fldCharType="separate"/>
        </w:r>
        <w:r>
          <w:rPr>
            <w:webHidden/>
          </w:rPr>
          <w:t>4</w:t>
        </w:r>
        <w:r>
          <w:rPr>
            <w:webHidden/>
          </w:rPr>
          <w:fldChar w:fldCharType="end"/>
        </w:r>
      </w:hyperlink>
    </w:p>
    <w:p w14:paraId="30EF870D" w14:textId="6AE1D6A0" w:rsidR="00627E69" w:rsidRDefault="00627E69">
      <w:pPr>
        <w:pStyle w:val="Kazalovsebine2"/>
        <w:rPr>
          <w:rFonts w:asciiTheme="minorHAnsi" w:eastAsiaTheme="minorEastAsia" w:hAnsiTheme="minorHAnsi" w:cstheme="minorBidi"/>
          <w:kern w:val="2"/>
          <w:sz w:val="24"/>
          <w:szCs w:val="24"/>
          <w:lang w:eastAsia="sl-SI"/>
          <w14:ligatures w14:val="standardContextual"/>
        </w:rPr>
      </w:pPr>
      <w:hyperlink w:anchor="_Toc192244830" w:history="1">
        <w:r w:rsidRPr="00991ED7">
          <w:rPr>
            <w:rStyle w:val="Hiperpovezava"/>
            <w:rFonts w:cs="Arial"/>
          </w:rPr>
          <w:t>7.2</w:t>
        </w:r>
        <w:r>
          <w:rPr>
            <w:rFonts w:asciiTheme="minorHAnsi" w:eastAsiaTheme="minorEastAsia" w:hAnsiTheme="minorHAnsi" w:cstheme="minorBidi"/>
            <w:kern w:val="2"/>
            <w:sz w:val="24"/>
            <w:szCs w:val="24"/>
            <w:lang w:eastAsia="sl-SI"/>
            <w14:ligatures w14:val="standardContextual"/>
          </w:rPr>
          <w:tab/>
        </w:r>
        <w:r w:rsidRPr="00991ED7">
          <w:rPr>
            <w:rStyle w:val="Hiperpovezava"/>
            <w:rFonts w:cs="Arial"/>
          </w:rPr>
          <w:t>Obvestila in pojasnila v zvezi z razpisno dokumentacijo</w:t>
        </w:r>
        <w:r>
          <w:rPr>
            <w:webHidden/>
          </w:rPr>
          <w:tab/>
        </w:r>
        <w:r>
          <w:rPr>
            <w:webHidden/>
          </w:rPr>
          <w:fldChar w:fldCharType="begin"/>
        </w:r>
        <w:r>
          <w:rPr>
            <w:webHidden/>
          </w:rPr>
          <w:instrText xml:space="preserve"> PAGEREF _Toc192244830 \h </w:instrText>
        </w:r>
        <w:r>
          <w:rPr>
            <w:webHidden/>
          </w:rPr>
        </w:r>
        <w:r>
          <w:rPr>
            <w:webHidden/>
          </w:rPr>
          <w:fldChar w:fldCharType="separate"/>
        </w:r>
        <w:r>
          <w:rPr>
            <w:webHidden/>
          </w:rPr>
          <w:t>4</w:t>
        </w:r>
        <w:r>
          <w:rPr>
            <w:webHidden/>
          </w:rPr>
          <w:fldChar w:fldCharType="end"/>
        </w:r>
      </w:hyperlink>
    </w:p>
    <w:p w14:paraId="701CBFF5" w14:textId="576F70B1"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31" w:history="1">
        <w:r w:rsidRPr="00991ED7">
          <w:rPr>
            <w:rStyle w:val="Hiperpovezava"/>
          </w:rPr>
          <w:t>8.</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SESTAVA DOKUMENTACIJE ZA ODDAJO JAVNEGA NAROČILA</w:t>
        </w:r>
        <w:r>
          <w:rPr>
            <w:webHidden/>
          </w:rPr>
          <w:tab/>
        </w:r>
        <w:r>
          <w:rPr>
            <w:webHidden/>
          </w:rPr>
          <w:fldChar w:fldCharType="begin"/>
        </w:r>
        <w:r>
          <w:rPr>
            <w:webHidden/>
          </w:rPr>
          <w:instrText xml:space="preserve"> PAGEREF _Toc192244831 \h </w:instrText>
        </w:r>
        <w:r>
          <w:rPr>
            <w:webHidden/>
          </w:rPr>
        </w:r>
        <w:r>
          <w:rPr>
            <w:webHidden/>
          </w:rPr>
          <w:fldChar w:fldCharType="separate"/>
        </w:r>
        <w:r>
          <w:rPr>
            <w:webHidden/>
          </w:rPr>
          <w:t>5</w:t>
        </w:r>
        <w:r>
          <w:rPr>
            <w:webHidden/>
          </w:rPr>
          <w:fldChar w:fldCharType="end"/>
        </w:r>
      </w:hyperlink>
    </w:p>
    <w:p w14:paraId="19FD09BA" w14:textId="7D9AADA2"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32" w:history="1">
        <w:r w:rsidRPr="00991ED7">
          <w:rPr>
            <w:rStyle w:val="Hiperpovezava"/>
          </w:rPr>
          <w:t>9.</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UGOTAVLJANJE SPOSOBNOSTI</w:t>
        </w:r>
        <w:r>
          <w:rPr>
            <w:webHidden/>
          </w:rPr>
          <w:tab/>
        </w:r>
        <w:r>
          <w:rPr>
            <w:webHidden/>
          </w:rPr>
          <w:fldChar w:fldCharType="begin"/>
        </w:r>
        <w:r>
          <w:rPr>
            <w:webHidden/>
          </w:rPr>
          <w:instrText xml:space="preserve"> PAGEREF _Toc192244832 \h </w:instrText>
        </w:r>
        <w:r>
          <w:rPr>
            <w:webHidden/>
          </w:rPr>
        </w:r>
        <w:r>
          <w:rPr>
            <w:webHidden/>
          </w:rPr>
          <w:fldChar w:fldCharType="separate"/>
        </w:r>
        <w:r>
          <w:rPr>
            <w:webHidden/>
          </w:rPr>
          <w:t>5</w:t>
        </w:r>
        <w:r>
          <w:rPr>
            <w:webHidden/>
          </w:rPr>
          <w:fldChar w:fldCharType="end"/>
        </w:r>
      </w:hyperlink>
    </w:p>
    <w:p w14:paraId="1B6AD174" w14:textId="2DCADB1D" w:rsidR="00627E69" w:rsidRDefault="00627E69">
      <w:pPr>
        <w:pStyle w:val="Kazalovsebine2"/>
        <w:rPr>
          <w:rFonts w:asciiTheme="minorHAnsi" w:eastAsiaTheme="minorEastAsia" w:hAnsiTheme="minorHAnsi" w:cstheme="minorBidi"/>
          <w:kern w:val="2"/>
          <w:sz w:val="24"/>
          <w:szCs w:val="24"/>
          <w:lang w:eastAsia="sl-SI"/>
          <w14:ligatures w14:val="standardContextual"/>
        </w:rPr>
      </w:pPr>
      <w:hyperlink w:anchor="_Toc192244833" w:history="1">
        <w:r w:rsidRPr="00991ED7">
          <w:rPr>
            <w:rStyle w:val="Hiperpovezava"/>
            <w:rFonts w:cs="Arial"/>
          </w:rPr>
          <w:t>9.1</w:t>
        </w:r>
        <w:r>
          <w:rPr>
            <w:rFonts w:asciiTheme="minorHAnsi" w:eastAsiaTheme="minorEastAsia" w:hAnsiTheme="minorHAnsi" w:cstheme="minorBidi"/>
            <w:kern w:val="2"/>
            <w:sz w:val="24"/>
            <w:szCs w:val="24"/>
            <w:lang w:eastAsia="sl-SI"/>
            <w14:ligatures w14:val="standardContextual"/>
          </w:rPr>
          <w:tab/>
        </w:r>
        <w:r w:rsidRPr="00991ED7">
          <w:rPr>
            <w:rStyle w:val="Hiperpovezava"/>
            <w:rFonts w:cs="Arial"/>
          </w:rPr>
          <w:t>Ugotavljanje sposobnosti za sodelovanje v postopku oddaje javnega naročila in dokazila</w:t>
        </w:r>
        <w:r>
          <w:rPr>
            <w:webHidden/>
          </w:rPr>
          <w:tab/>
        </w:r>
        <w:r>
          <w:rPr>
            <w:webHidden/>
          </w:rPr>
          <w:fldChar w:fldCharType="begin"/>
        </w:r>
        <w:r>
          <w:rPr>
            <w:webHidden/>
          </w:rPr>
          <w:instrText xml:space="preserve"> PAGEREF _Toc192244833 \h </w:instrText>
        </w:r>
        <w:r>
          <w:rPr>
            <w:webHidden/>
          </w:rPr>
        </w:r>
        <w:r>
          <w:rPr>
            <w:webHidden/>
          </w:rPr>
          <w:fldChar w:fldCharType="separate"/>
        </w:r>
        <w:r>
          <w:rPr>
            <w:webHidden/>
          </w:rPr>
          <w:t>5</w:t>
        </w:r>
        <w:r>
          <w:rPr>
            <w:webHidden/>
          </w:rPr>
          <w:fldChar w:fldCharType="end"/>
        </w:r>
      </w:hyperlink>
    </w:p>
    <w:p w14:paraId="6BF22169" w14:textId="5A730716"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34" w:history="1">
        <w:r w:rsidRPr="00991ED7">
          <w:rPr>
            <w:rStyle w:val="Hiperpovezava"/>
            <w:rFonts w:cs="Arial"/>
            <w:noProof/>
          </w:rPr>
          <w:t>9.1.1</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noProof/>
          </w:rPr>
          <w:t>Razlogi za izključitev</w:t>
        </w:r>
        <w:r>
          <w:rPr>
            <w:noProof/>
            <w:webHidden/>
          </w:rPr>
          <w:tab/>
        </w:r>
        <w:r>
          <w:rPr>
            <w:noProof/>
            <w:webHidden/>
          </w:rPr>
          <w:fldChar w:fldCharType="begin"/>
        </w:r>
        <w:r>
          <w:rPr>
            <w:noProof/>
            <w:webHidden/>
          </w:rPr>
          <w:instrText xml:space="preserve"> PAGEREF _Toc192244834 \h </w:instrText>
        </w:r>
        <w:r>
          <w:rPr>
            <w:noProof/>
            <w:webHidden/>
          </w:rPr>
        </w:r>
        <w:r>
          <w:rPr>
            <w:noProof/>
            <w:webHidden/>
          </w:rPr>
          <w:fldChar w:fldCharType="separate"/>
        </w:r>
        <w:r>
          <w:rPr>
            <w:noProof/>
            <w:webHidden/>
          </w:rPr>
          <w:t>6</w:t>
        </w:r>
        <w:r>
          <w:rPr>
            <w:noProof/>
            <w:webHidden/>
          </w:rPr>
          <w:fldChar w:fldCharType="end"/>
        </w:r>
      </w:hyperlink>
    </w:p>
    <w:p w14:paraId="42F8A3EB" w14:textId="4851F54D"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35" w:history="1">
        <w:r w:rsidRPr="00991ED7">
          <w:rPr>
            <w:rStyle w:val="Hiperpovezava"/>
            <w:rFonts w:cs="Arial"/>
            <w:noProof/>
          </w:rPr>
          <w:t>9.1.2</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noProof/>
          </w:rPr>
          <w:t>Pogoji oziroma ustreznost za opravljanje poklicne dejavnosti</w:t>
        </w:r>
        <w:r>
          <w:rPr>
            <w:noProof/>
            <w:webHidden/>
          </w:rPr>
          <w:tab/>
        </w:r>
        <w:r>
          <w:rPr>
            <w:noProof/>
            <w:webHidden/>
          </w:rPr>
          <w:fldChar w:fldCharType="begin"/>
        </w:r>
        <w:r>
          <w:rPr>
            <w:noProof/>
            <w:webHidden/>
          </w:rPr>
          <w:instrText xml:space="preserve"> PAGEREF _Toc192244835 \h </w:instrText>
        </w:r>
        <w:r>
          <w:rPr>
            <w:noProof/>
            <w:webHidden/>
          </w:rPr>
        </w:r>
        <w:r>
          <w:rPr>
            <w:noProof/>
            <w:webHidden/>
          </w:rPr>
          <w:fldChar w:fldCharType="separate"/>
        </w:r>
        <w:r>
          <w:rPr>
            <w:noProof/>
            <w:webHidden/>
          </w:rPr>
          <w:t>8</w:t>
        </w:r>
        <w:r>
          <w:rPr>
            <w:noProof/>
            <w:webHidden/>
          </w:rPr>
          <w:fldChar w:fldCharType="end"/>
        </w:r>
      </w:hyperlink>
    </w:p>
    <w:p w14:paraId="57B54211" w14:textId="00289800"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36" w:history="1">
        <w:r w:rsidRPr="00991ED7">
          <w:rPr>
            <w:rStyle w:val="Hiperpovezava"/>
            <w:rFonts w:cs="Arial"/>
            <w:noProof/>
          </w:rPr>
          <w:t>9.1.3</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noProof/>
          </w:rPr>
          <w:t>Tehnični pogoji oziroma sposobnost</w:t>
        </w:r>
        <w:r>
          <w:rPr>
            <w:noProof/>
            <w:webHidden/>
          </w:rPr>
          <w:tab/>
        </w:r>
        <w:r>
          <w:rPr>
            <w:noProof/>
            <w:webHidden/>
          </w:rPr>
          <w:fldChar w:fldCharType="begin"/>
        </w:r>
        <w:r>
          <w:rPr>
            <w:noProof/>
            <w:webHidden/>
          </w:rPr>
          <w:instrText xml:space="preserve"> PAGEREF _Toc192244836 \h </w:instrText>
        </w:r>
        <w:r>
          <w:rPr>
            <w:noProof/>
            <w:webHidden/>
          </w:rPr>
        </w:r>
        <w:r>
          <w:rPr>
            <w:noProof/>
            <w:webHidden/>
          </w:rPr>
          <w:fldChar w:fldCharType="separate"/>
        </w:r>
        <w:r>
          <w:rPr>
            <w:noProof/>
            <w:webHidden/>
          </w:rPr>
          <w:t>9</w:t>
        </w:r>
        <w:r>
          <w:rPr>
            <w:noProof/>
            <w:webHidden/>
          </w:rPr>
          <w:fldChar w:fldCharType="end"/>
        </w:r>
      </w:hyperlink>
    </w:p>
    <w:p w14:paraId="5FB45BE4" w14:textId="6889DE0E"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37" w:history="1">
        <w:r w:rsidRPr="00991ED7">
          <w:rPr>
            <w:rStyle w:val="Hiperpovezava"/>
            <w:rFonts w:cs="Arial"/>
            <w:noProof/>
          </w:rPr>
          <w:t>9.1.4</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noProof/>
          </w:rPr>
          <w:t>Kadrovski pogoji oziroma sposobnost</w:t>
        </w:r>
        <w:r>
          <w:rPr>
            <w:noProof/>
            <w:webHidden/>
          </w:rPr>
          <w:tab/>
        </w:r>
        <w:r>
          <w:rPr>
            <w:noProof/>
            <w:webHidden/>
          </w:rPr>
          <w:fldChar w:fldCharType="begin"/>
        </w:r>
        <w:r>
          <w:rPr>
            <w:noProof/>
            <w:webHidden/>
          </w:rPr>
          <w:instrText xml:space="preserve"> PAGEREF _Toc192244837 \h </w:instrText>
        </w:r>
        <w:r>
          <w:rPr>
            <w:noProof/>
            <w:webHidden/>
          </w:rPr>
        </w:r>
        <w:r>
          <w:rPr>
            <w:noProof/>
            <w:webHidden/>
          </w:rPr>
          <w:fldChar w:fldCharType="separate"/>
        </w:r>
        <w:r>
          <w:rPr>
            <w:noProof/>
            <w:webHidden/>
          </w:rPr>
          <w:t>9</w:t>
        </w:r>
        <w:r>
          <w:rPr>
            <w:noProof/>
            <w:webHidden/>
          </w:rPr>
          <w:fldChar w:fldCharType="end"/>
        </w:r>
      </w:hyperlink>
    </w:p>
    <w:p w14:paraId="2536323D" w14:textId="6270E000"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38" w:history="1">
        <w:r w:rsidRPr="00991ED7">
          <w:rPr>
            <w:rStyle w:val="Hiperpovezava"/>
          </w:rPr>
          <w:t>10.</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merilO</w:t>
        </w:r>
        <w:r>
          <w:rPr>
            <w:webHidden/>
          </w:rPr>
          <w:tab/>
        </w:r>
        <w:r>
          <w:rPr>
            <w:webHidden/>
          </w:rPr>
          <w:fldChar w:fldCharType="begin"/>
        </w:r>
        <w:r>
          <w:rPr>
            <w:webHidden/>
          </w:rPr>
          <w:instrText xml:space="preserve"> PAGEREF _Toc192244838 \h </w:instrText>
        </w:r>
        <w:r>
          <w:rPr>
            <w:webHidden/>
          </w:rPr>
        </w:r>
        <w:r>
          <w:rPr>
            <w:webHidden/>
          </w:rPr>
          <w:fldChar w:fldCharType="separate"/>
        </w:r>
        <w:r>
          <w:rPr>
            <w:webHidden/>
          </w:rPr>
          <w:t>10</w:t>
        </w:r>
        <w:r>
          <w:rPr>
            <w:webHidden/>
          </w:rPr>
          <w:fldChar w:fldCharType="end"/>
        </w:r>
      </w:hyperlink>
    </w:p>
    <w:p w14:paraId="2B322408" w14:textId="6F1AA4CD"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39" w:history="1">
        <w:r w:rsidRPr="00991ED7">
          <w:rPr>
            <w:rStyle w:val="Hiperpovezava"/>
          </w:rPr>
          <w:t>11.</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ponudba</w:t>
        </w:r>
        <w:r>
          <w:rPr>
            <w:webHidden/>
          </w:rPr>
          <w:tab/>
        </w:r>
        <w:r>
          <w:rPr>
            <w:webHidden/>
          </w:rPr>
          <w:fldChar w:fldCharType="begin"/>
        </w:r>
        <w:r>
          <w:rPr>
            <w:webHidden/>
          </w:rPr>
          <w:instrText xml:space="preserve"> PAGEREF _Toc192244839 \h </w:instrText>
        </w:r>
        <w:r>
          <w:rPr>
            <w:webHidden/>
          </w:rPr>
        </w:r>
        <w:r>
          <w:rPr>
            <w:webHidden/>
          </w:rPr>
          <w:fldChar w:fldCharType="separate"/>
        </w:r>
        <w:r>
          <w:rPr>
            <w:webHidden/>
          </w:rPr>
          <w:t>10</w:t>
        </w:r>
        <w:r>
          <w:rPr>
            <w:webHidden/>
          </w:rPr>
          <w:fldChar w:fldCharType="end"/>
        </w:r>
      </w:hyperlink>
    </w:p>
    <w:p w14:paraId="3D9D0087" w14:textId="69D3A425" w:rsidR="00627E69" w:rsidRDefault="00627E69">
      <w:pPr>
        <w:pStyle w:val="Kazalovsebine2"/>
        <w:rPr>
          <w:rFonts w:asciiTheme="minorHAnsi" w:eastAsiaTheme="minorEastAsia" w:hAnsiTheme="minorHAnsi" w:cstheme="minorBidi"/>
          <w:kern w:val="2"/>
          <w:sz w:val="24"/>
          <w:szCs w:val="24"/>
          <w:lang w:eastAsia="sl-SI"/>
          <w14:ligatures w14:val="standardContextual"/>
        </w:rPr>
      </w:pPr>
      <w:hyperlink w:anchor="_Toc192244840" w:history="1">
        <w:r w:rsidRPr="00991ED7">
          <w:rPr>
            <w:rStyle w:val="Hiperpovezava"/>
            <w:rFonts w:cs="Arial"/>
          </w:rPr>
          <w:t>11.1</w:t>
        </w:r>
        <w:r>
          <w:rPr>
            <w:rFonts w:asciiTheme="minorHAnsi" w:eastAsiaTheme="minorEastAsia" w:hAnsiTheme="minorHAnsi" w:cstheme="minorBidi"/>
            <w:kern w:val="2"/>
            <w:sz w:val="24"/>
            <w:szCs w:val="24"/>
            <w:lang w:eastAsia="sl-SI"/>
            <w14:ligatures w14:val="standardContextual"/>
          </w:rPr>
          <w:tab/>
        </w:r>
        <w:r w:rsidRPr="00991ED7">
          <w:rPr>
            <w:rStyle w:val="Hiperpovezava"/>
            <w:rFonts w:cs="Arial"/>
          </w:rPr>
          <w:t>Ponudbena dokumentacija</w:t>
        </w:r>
        <w:r>
          <w:rPr>
            <w:webHidden/>
          </w:rPr>
          <w:tab/>
        </w:r>
        <w:r>
          <w:rPr>
            <w:webHidden/>
          </w:rPr>
          <w:fldChar w:fldCharType="begin"/>
        </w:r>
        <w:r>
          <w:rPr>
            <w:webHidden/>
          </w:rPr>
          <w:instrText xml:space="preserve"> PAGEREF _Toc192244840 \h </w:instrText>
        </w:r>
        <w:r>
          <w:rPr>
            <w:webHidden/>
          </w:rPr>
        </w:r>
        <w:r>
          <w:rPr>
            <w:webHidden/>
          </w:rPr>
          <w:fldChar w:fldCharType="separate"/>
        </w:r>
        <w:r>
          <w:rPr>
            <w:webHidden/>
          </w:rPr>
          <w:t>10</w:t>
        </w:r>
        <w:r>
          <w:rPr>
            <w:webHidden/>
          </w:rPr>
          <w:fldChar w:fldCharType="end"/>
        </w:r>
      </w:hyperlink>
    </w:p>
    <w:p w14:paraId="4B2A08AB" w14:textId="29790DCB" w:rsidR="00627E69" w:rsidRDefault="00627E69">
      <w:pPr>
        <w:pStyle w:val="Kazalovsebine2"/>
        <w:rPr>
          <w:rFonts w:asciiTheme="minorHAnsi" w:eastAsiaTheme="minorEastAsia" w:hAnsiTheme="minorHAnsi" w:cstheme="minorBidi"/>
          <w:kern w:val="2"/>
          <w:sz w:val="24"/>
          <w:szCs w:val="24"/>
          <w:lang w:eastAsia="sl-SI"/>
          <w14:ligatures w14:val="standardContextual"/>
        </w:rPr>
      </w:pPr>
      <w:hyperlink w:anchor="_Toc192244841" w:history="1">
        <w:r w:rsidRPr="00991ED7">
          <w:rPr>
            <w:rStyle w:val="Hiperpovezava"/>
            <w:rFonts w:cs="Arial"/>
          </w:rPr>
          <w:t>11.2</w:t>
        </w:r>
        <w:r>
          <w:rPr>
            <w:rFonts w:asciiTheme="minorHAnsi" w:eastAsiaTheme="minorEastAsia" w:hAnsiTheme="minorHAnsi" w:cstheme="minorBidi"/>
            <w:kern w:val="2"/>
            <w:sz w:val="24"/>
            <w:szCs w:val="24"/>
            <w:lang w:eastAsia="sl-SI"/>
            <w14:ligatures w14:val="standardContextual"/>
          </w:rPr>
          <w:tab/>
        </w:r>
        <w:r w:rsidRPr="00991ED7">
          <w:rPr>
            <w:rStyle w:val="Hiperpovezava"/>
            <w:rFonts w:cs="Arial"/>
          </w:rPr>
          <w:t>Sestavljanje ponudbe</w:t>
        </w:r>
        <w:r>
          <w:rPr>
            <w:webHidden/>
          </w:rPr>
          <w:tab/>
        </w:r>
        <w:r>
          <w:rPr>
            <w:webHidden/>
          </w:rPr>
          <w:fldChar w:fldCharType="begin"/>
        </w:r>
        <w:r>
          <w:rPr>
            <w:webHidden/>
          </w:rPr>
          <w:instrText xml:space="preserve"> PAGEREF _Toc192244841 \h </w:instrText>
        </w:r>
        <w:r>
          <w:rPr>
            <w:webHidden/>
          </w:rPr>
        </w:r>
        <w:r>
          <w:rPr>
            <w:webHidden/>
          </w:rPr>
          <w:fldChar w:fldCharType="separate"/>
        </w:r>
        <w:r>
          <w:rPr>
            <w:webHidden/>
          </w:rPr>
          <w:t>11</w:t>
        </w:r>
        <w:r>
          <w:rPr>
            <w:webHidden/>
          </w:rPr>
          <w:fldChar w:fldCharType="end"/>
        </w:r>
      </w:hyperlink>
    </w:p>
    <w:p w14:paraId="269B68DB" w14:textId="537D85EA"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42" w:history="1">
        <w:r w:rsidRPr="00991ED7">
          <w:rPr>
            <w:rStyle w:val="Hiperpovezava"/>
            <w:rFonts w:eastAsia="Times New Roman" w:cs="Arial"/>
            <w:b/>
            <w:bCs/>
            <w:noProof/>
          </w:rPr>
          <w:t>11.2.1</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eastAsia="Times New Roman" w:cs="Arial"/>
            <w:b/>
            <w:bCs/>
            <w:noProof/>
          </w:rPr>
          <w:t>Obrazca »Predračun« in »Povzetek predračuna - Rekapitulacija«</w:t>
        </w:r>
        <w:r>
          <w:rPr>
            <w:noProof/>
            <w:webHidden/>
          </w:rPr>
          <w:tab/>
        </w:r>
        <w:r>
          <w:rPr>
            <w:noProof/>
            <w:webHidden/>
          </w:rPr>
          <w:fldChar w:fldCharType="begin"/>
        </w:r>
        <w:r>
          <w:rPr>
            <w:noProof/>
            <w:webHidden/>
          </w:rPr>
          <w:instrText xml:space="preserve"> PAGEREF _Toc192244842 \h </w:instrText>
        </w:r>
        <w:r>
          <w:rPr>
            <w:noProof/>
            <w:webHidden/>
          </w:rPr>
        </w:r>
        <w:r>
          <w:rPr>
            <w:noProof/>
            <w:webHidden/>
          </w:rPr>
          <w:fldChar w:fldCharType="separate"/>
        </w:r>
        <w:r>
          <w:rPr>
            <w:noProof/>
            <w:webHidden/>
          </w:rPr>
          <w:t>11</w:t>
        </w:r>
        <w:r>
          <w:rPr>
            <w:noProof/>
            <w:webHidden/>
          </w:rPr>
          <w:fldChar w:fldCharType="end"/>
        </w:r>
      </w:hyperlink>
    </w:p>
    <w:p w14:paraId="33126024" w14:textId="67D85688"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43" w:history="1">
        <w:r w:rsidRPr="00991ED7">
          <w:rPr>
            <w:rStyle w:val="Hiperpovezava"/>
            <w:rFonts w:cs="Arial"/>
            <w:i/>
            <w:noProof/>
          </w:rPr>
          <w:t>11.2.2</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i/>
            <w:noProof/>
          </w:rPr>
          <w:t>Obrazec »ESPD« - za vse gospodarske subjekte</w:t>
        </w:r>
        <w:r>
          <w:rPr>
            <w:noProof/>
            <w:webHidden/>
          </w:rPr>
          <w:tab/>
        </w:r>
        <w:r>
          <w:rPr>
            <w:noProof/>
            <w:webHidden/>
          </w:rPr>
          <w:fldChar w:fldCharType="begin"/>
        </w:r>
        <w:r>
          <w:rPr>
            <w:noProof/>
            <w:webHidden/>
          </w:rPr>
          <w:instrText xml:space="preserve"> PAGEREF _Toc192244843 \h </w:instrText>
        </w:r>
        <w:r>
          <w:rPr>
            <w:noProof/>
            <w:webHidden/>
          </w:rPr>
        </w:r>
        <w:r>
          <w:rPr>
            <w:noProof/>
            <w:webHidden/>
          </w:rPr>
          <w:fldChar w:fldCharType="separate"/>
        </w:r>
        <w:r>
          <w:rPr>
            <w:noProof/>
            <w:webHidden/>
          </w:rPr>
          <w:t>11</w:t>
        </w:r>
        <w:r>
          <w:rPr>
            <w:noProof/>
            <w:webHidden/>
          </w:rPr>
          <w:fldChar w:fldCharType="end"/>
        </w:r>
      </w:hyperlink>
    </w:p>
    <w:p w14:paraId="62FF22F6" w14:textId="3203E1C8"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44" w:history="1">
        <w:r w:rsidRPr="00991ED7">
          <w:rPr>
            <w:rStyle w:val="Hiperpovezava"/>
            <w:rFonts w:eastAsia="Times New Roman" w:cs="Arial"/>
            <w:b/>
            <w:bCs/>
            <w:noProof/>
          </w:rPr>
          <w:t>11.2.3</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eastAsia="Times New Roman" w:cs="Arial"/>
            <w:b/>
            <w:bCs/>
            <w:noProof/>
          </w:rPr>
          <w:t>Drugi dokumenti ponudbe</w:t>
        </w:r>
        <w:r>
          <w:rPr>
            <w:noProof/>
            <w:webHidden/>
          </w:rPr>
          <w:tab/>
        </w:r>
        <w:r>
          <w:rPr>
            <w:noProof/>
            <w:webHidden/>
          </w:rPr>
          <w:fldChar w:fldCharType="begin"/>
        </w:r>
        <w:r>
          <w:rPr>
            <w:noProof/>
            <w:webHidden/>
          </w:rPr>
          <w:instrText xml:space="preserve"> PAGEREF _Toc192244844 \h </w:instrText>
        </w:r>
        <w:r>
          <w:rPr>
            <w:noProof/>
            <w:webHidden/>
          </w:rPr>
        </w:r>
        <w:r>
          <w:rPr>
            <w:noProof/>
            <w:webHidden/>
          </w:rPr>
          <w:fldChar w:fldCharType="separate"/>
        </w:r>
        <w:r>
          <w:rPr>
            <w:noProof/>
            <w:webHidden/>
          </w:rPr>
          <w:t>12</w:t>
        </w:r>
        <w:r>
          <w:rPr>
            <w:noProof/>
            <w:webHidden/>
          </w:rPr>
          <w:fldChar w:fldCharType="end"/>
        </w:r>
      </w:hyperlink>
    </w:p>
    <w:p w14:paraId="70ED280F" w14:textId="4C70E22A" w:rsidR="00627E69" w:rsidRDefault="00627E69">
      <w:pPr>
        <w:pStyle w:val="Kazalovsebine4"/>
        <w:rPr>
          <w:rFonts w:asciiTheme="minorHAnsi" w:eastAsiaTheme="minorEastAsia" w:hAnsiTheme="minorHAnsi" w:cstheme="minorBidi"/>
          <w:b w:val="0"/>
          <w:i w:val="0"/>
          <w:kern w:val="2"/>
          <w:sz w:val="24"/>
          <w:szCs w:val="24"/>
          <w:lang w:eastAsia="sl-SI"/>
          <w14:ligatures w14:val="standardContextual"/>
        </w:rPr>
      </w:pPr>
      <w:hyperlink w:anchor="_Toc192244845" w:history="1">
        <w:r w:rsidRPr="00991ED7">
          <w:rPr>
            <w:rStyle w:val="Hiperpovezava"/>
            <w:rFonts w:cs="Arial"/>
          </w:rPr>
          <w:t>11.2.3.1</w:t>
        </w:r>
        <w:r>
          <w:rPr>
            <w:rFonts w:asciiTheme="minorHAnsi" w:eastAsiaTheme="minorEastAsia" w:hAnsiTheme="minorHAnsi" w:cstheme="minorBidi"/>
            <w:b w:val="0"/>
            <w:i w:val="0"/>
            <w:kern w:val="2"/>
            <w:sz w:val="24"/>
            <w:szCs w:val="24"/>
            <w:lang w:eastAsia="sl-SI"/>
            <w14:ligatures w14:val="standardContextual"/>
          </w:rPr>
          <w:tab/>
        </w:r>
        <w:r w:rsidRPr="00991ED7">
          <w:rPr>
            <w:rStyle w:val="Hiperpovezava"/>
            <w:rFonts w:cs="Arial"/>
          </w:rPr>
          <w:t>Obrazec »Soglasje podizvajalca za neposredna plačila«</w:t>
        </w:r>
        <w:r>
          <w:rPr>
            <w:webHidden/>
          </w:rPr>
          <w:tab/>
        </w:r>
        <w:r>
          <w:rPr>
            <w:webHidden/>
          </w:rPr>
          <w:fldChar w:fldCharType="begin"/>
        </w:r>
        <w:r>
          <w:rPr>
            <w:webHidden/>
          </w:rPr>
          <w:instrText xml:space="preserve"> PAGEREF _Toc192244845 \h </w:instrText>
        </w:r>
        <w:r>
          <w:rPr>
            <w:webHidden/>
          </w:rPr>
        </w:r>
        <w:r>
          <w:rPr>
            <w:webHidden/>
          </w:rPr>
          <w:fldChar w:fldCharType="separate"/>
        </w:r>
        <w:r>
          <w:rPr>
            <w:webHidden/>
          </w:rPr>
          <w:t>12</w:t>
        </w:r>
        <w:r>
          <w:rPr>
            <w:webHidden/>
          </w:rPr>
          <w:fldChar w:fldCharType="end"/>
        </w:r>
      </w:hyperlink>
    </w:p>
    <w:p w14:paraId="5526A87B" w14:textId="49B9BD5A" w:rsidR="00627E69" w:rsidRDefault="00627E69">
      <w:pPr>
        <w:pStyle w:val="Kazalovsebine2"/>
        <w:rPr>
          <w:rFonts w:asciiTheme="minorHAnsi" w:eastAsiaTheme="minorEastAsia" w:hAnsiTheme="minorHAnsi" w:cstheme="minorBidi"/>
          <w:kern w:val="2"/>
          <w:sz w:val="24"/>
          <w:szCs w:val="24"/>
          <w:lang w:eastAsia="sl-SI"/>
          <w14:ligatures w14:val="standardContextual"/>
        </w:rPr>
      </w:pPr>
      <w:hyperlink w:anchor="_Toc192244846" w:history="1">
        <w:r w:rsidRPr="00991ED7">
          <w:rPr>
            <w:rStyle w:val="Hiperpovezava"/>
            <w:rFonts w:cs="Arial"/>
          </w:rPr>
          <w:t>11.3</w:t>
        </w:r>
        <w:r>
          <w:rPr>
            <w:rFonts w:asciiTheme="minorHAnsi" w:eastAsiaTheme="minorEastAsia" w:hAnsiTheme="minorHAnsi" w:cstheme="minorBidi"/>
            <w:kern w:val="2"/>
            <w:sz w:val="24"/>
            <w:szCs w:val="24"/>
            <w:lang w:eastAsia="sl-SI"/>
            <w14:ligatures w14:val="standardContextual"/>
          </w:rPr>
          <w:tab/>
        </w:r>
        <w:r w:rsidRPr="00991ED7">
          <w:rPr>
            <w:rStyle w:val="Hiperpovezava"/>
            <w:rFonts w:cs="Arial"/>
          </w:rPr>
          <w:t>Druga določila za pripravo ponudbe</w:t>
        </w:r>
        <w:r>
          <w:rPr>
            <w:webHidden/>
          </w:rPr>
          <w:tab/>
        </w:r>
        <w:r>
          <w:rPr>
            <w:webHidden/>
          </w:rPr>
          <w:fldChar w:fldCharType="begin"/>
        </w:r>
        <w:r>
          <w:rPr>
            <w:webHidden/>
          </w:rPr>
          <w:instrText xml:space="preserve"> PAGEREF _Toc192244846 \h </w:instrText>
        </w:r>
        <w:r>
          <w:rPr>
            <w:webHidden/>
          </w:rPr>
        </w:r>
        <w:r>
          <w:rPr>
            <w:webHidden/>
          </w:rPr>
          <w:fldChar w:fldCharType="separate"/>
        </w:r>
        <w:r>
          <w:rPr>
            <w:webHidden/>
          </w:rPr>
          <w:t>12</w:t>
        </w:r>
        <w:r>
          <w:rPr>
            <w:webHidden/>
          </w:rPr>
          <w:fldChar w:fldCharType="end"/>
        </w:r>
      </w:hyperlink>
    </w:p>
    <w:p w14:paraId="471A5937" w14:textId="7EB663AD"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47" w:history="1">
        <w:r w:rsidRPr="00991ED7">
          <w:rPr>
            <w:rStyle w:val="Hiperpovezava"/>
            <w:rFonts w:cs="Arial"/>
            <w:i/>
            <w:noProof/>
          </w:rPr>
          <w:t>11.3.1</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i/>
            <w:noProof/>
          </w:rPr>
          <w:t>Skupna ponudba</w:t>
        </w:r>
        <w:r>
          <w:rPr>
            <w:noProof/>
            <w:webHidden/>
          </w:rPr>
          <w:tab/>
        </w:r>
        <w:r>
          <w:rPr>
            <w:noProof/>
            <w:webHidden/>
          </w:rPr>
          <w:fldChar w:fldCharType="begin"/>
        </w:r>
        <w:r>
          <w:rPr>
            <w:noProof/>
            <w:webHidden/>
          </w:rPr>
          <w:instrText xml:space="preserve"> PAGEREF _Toc192244847 \h </w:instrText>
        </w:r>
        <w:r>
          <w:rPr>
            <w:noProof/>
            <w:webHidden/>
          </w:rPr>
        </w:r>
        <w:r>
          <w:rPr>
            <w:noProof/>
            <w:webHidden/>
          </w:rPr>
          <w:fldChar w:fldCharType="separate"/>
        </w:r>
        <w:r>
          <w:rPr>
            <w:noProof/>
            <w:webHidden/>
          </w:rPr>
          <w:t>12</w:t>
        </w:r>
        <w:r>
          <w:rPr>
            <w:noProof/>
            <w:webHidden/>
          </w:rPr>
          <w:fldChar w:fldCharType="end"/>
        </w:r>
      </w:hyperlink>
    </w:p>
    <w:p w14:paraId="58DD6759" w14:textId="50B16ABA"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48" w:history="1">
        <w:r w:rsidRPr="00991ED7">
          <w:rPr>
            <w:rStyle w:val="Hiperpovezava"/>
            <w:rFonts w:cs="Arial"/>
            <w:i/>
            <w:noProof/>
          </w:rPr>
          <w:t>11.3.2</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i/>
            <w:noProof/>
          </w:rPr>
          <w:t>Ponudba s podizvajalci</w:t>
        </w:r>
        <w:r>
          <w:rPr>
            <w:noProof/>
            <w:webHidden/>
          </w:rPr>
          <w:tab/>
        </w:r>
        <w:r>
          <w:rPr>
            <w:noProof/>
            <w:webHidden/>
          </w:rPr>
          <w:fldChar w:fldCharType="begin"/>
        </w:r>
        <w:r>
          <w:rPr>
            <w:noProof/>
            <w:webHidden/>
          </w:rPr>
          <w:instrText xml:space="preserve"> PAGEREF _Toc192244848 \h </w:instrText>
        </w:r>
        <w:r>
          <w:rPr>
            <w:noProof/>
            <w:webHidden/>
          </w:rPr>
        </w:r>
        <w:r>
          <w:rPr>
            <w:noProof/>
            <w:webHidden/>
          </w:rPr>
          <w:fldChar w:fldCharType="separate"/>
        </w:r>
        <w:r>
          <w:rPr>
            <w:noProof/>
            <w:webHidden/>
          </w:rPr>
          <w:t>13</w:t>
        </w:r>
        <w:r>
          <w:rPr>
            <w:noProof/>
            <w:webHidden/>
          </w:rPr>
          <w:fldChar w:fldCharType="end"/>
        </w:r>
      </w:hyperlink>
    </w:p>
    <w:p w14:paraId="40D2AF67" w14:textId="1044E37C"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49" w:history="1">
        <w:r w:rsidRPr="00991ED7">
          <w:rPr>
            <w:rStyle w:val="Hiperpovezava"/>
            <w:rFonts w:cs="Arial"/>
            <w:i/>
            <w:noProof/>
          </w:rPr>
          <w:t>11.3.3</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i/>
            <w:noProof/>
          </w:rPr>
          <w:t>Uporaba zmogljivosti drugih subjektov</w:t>
        </w:r>
        <w:r>
          <w:rPr>
            <w:noProof/>
            <w:webHidden/>
          </w:rPr>
          <w:tab/>
        </w:r>
        <w:r>
          <w:rPr>
            <w:noProof/>
            <w:webHidden/>
          </w:rPr>
          <w:fldChar w:fldCharType="begin"/>
        </w:r>
        <w:r>
          <w:rPr>
            <w:noProof/>
            <w:webHidden/>
          </w:rPr>
          <w:instrText xml:space="preserve"> PAGEREF _Toc192244849 \h </w:instrText>
        </w:r>
        <w:r>
          <w:rPr>
            <w:noProof/>
            <w:webHidden/>
          </w:rPr>
        </w:r>
        <w:r>
          <w:rPr>
            <w:noProof/>
            <w:webHidden/>
          </w:rPr>
          <w:fldChar w:fldCharType="separate"/>
        </w:r>
        <w:r>
          <w:rPr>
            <w:noProof/>
            <w:webHidden/>
          </w:rPr>
          <w:t>14</w:t>
        </w:r>
        <w:r>
          <w:rPr>
            <w:noProof/>
            <w:webHidden/>
          </w:rPr>
          <w:fldChar w:fldCharType="end"/>
        </w:r>
      </w:hyperlink>
    </w:p>
    <w:p w14:paraId="6D9FD5BC" w14:textId="476574B5"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50" w:history="1">
        <w:r w:rsidRPr="00991ED7">
          <w:rPr>
            <w:rStyle w:val="Hiperpovezava"/>
            <w:rFonts w:cs="Arial"/>
            <w:i/>
            <w:noProof/>
          </w:rPr>
          <w:t>11.3.4</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i/>
            <w:noProof/>
          </w:rPr>
          <w:t>Variantne ponudbe</w:t>
        </w:r>
        <w:r>
          <w:rPr>
            <w:noProof/>
            <w:webHidden/>
          </w:rPr>
          <w:tab/>
        </w:r>
        <w:r>
          <w:rPr>
            <w:noProof/>
            <w:webHidden/>
          </w:rPr>
          <w:fldChar w:fldCharType="begin"/>
        </w:r>
        <w:r>
          <w:rPr>
            <w:noProof/>
            <w:webHidden/>
          </w:rPr>
          <w:instrText xml:space="preserve"> PAGEREF _Toc192244850 \h </w:instrText>
        </w:r>
        <w:r>
          <w:rPr>
            <w:noProof/>
            <w:webHidden/>
          </w:rPr>
        </w:r>
        <w:r>
          <w:rPr>
            <w:noProof/>
            <w:webHidden/>
          </w:rPr>
          <w:fldChar w:fldCharType="separate"/>
        </w:r>
        <w:r>
          <w:rPr>
            <w:noProof/>
            <w:webHidden/>
          </w:rPr>
          <w:t>14</w:t>
        </w:r>
        <w:r>
          <w:rPr>
            <w:noProof/>
            <w:webHidden/>
          </w:rPr>
          <w:fldChar w:fldCharType="end"/>
        </w:r>
      </w:hyperlink>
    </w:p>
    <w:p w14:paraId="27D78CE7" w14:textId="5EABAC4A"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51" w:history="1">
        <w:r w:rsidRPr="00991ED7">
          <w:rPr>
            <w:rStyle w:val="Hiperpovezava"/>
            <w:rFonts w:cs="Arial"/>
            <w:i/>
            <w:noProof/>
          </w:rPr>
          <w:t>11.3.5</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i/>
            <w:noProof/>
          </w:rPr>
          <w:t>Jezik ponudbe</w:t>
        </w:r>
        <w:r>
          <w:rPr>
            <w:noProof/>
            <w:webHidden/>
          </w:rPr>
          <w:tab/>
        </w:r>
        <w:r>
          <w:rPr>
            <w:noProof/>
            <w:webHidden/>
          </w:rPr>
          <w:fldChar w:fldCharType="begin"/>
        </w:r>
        <w:r>
          <w:rPr>
            <w:noProof/>
            <w:webHidden/>
          </w:rPr>
          <w:instrText xml:space="preserve"> PAGEREF _Toc192244851 \h </w:instrText>
        </w:r>
        <w:r>
          <w:rPr>
            <w:noProof/>
            <w:webHidden/>
          </w:rPr>
        </w:r>
        <w:r>
          <w:rPr>
            <w:noProof/>
            <w:webHidden/>
          </w:rPr>
          <w:fldChar w:fldCharType="separate"/>
        </w:r>
        <w:r>
          <w:rPr>
            <w:noProof/>
            <w:webHidden/>
          </w:rPr>
          <w:t>14</w:t>
        </w:r>
        <w:r>
          <w:rPr>
            <w:noProof/>
            <w:webHidden/>
          </w:rPr>
          <w:fldChar w:fldCharType="end"/>
        </w:r>
      </w:hyperlink>
    </w:p>
    <w:p w14:paraId="13453A49" w14:textId="4BFA497D"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52" w:history="1">
        <w:r w:rsidRPr="00991ED7">
          <w:rPr>
            <w:rStyle w:val="Hiperpovezava"/>
            <w:rFonts w:cs="Arial"/>
            <w:i/>
            <w:noProof/>
          </w:rPr>
          <w:t>11.3.6</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i/>
            <w:noProof/>
          </w:rPr>
          <w:t>Veljavnost ponudbe</w:t>
        </w:r>
        <w:r>
          <w:rPr>
            <w:noProof/>
            <w:webHidden/>
          </w:rPr>
          <w:tab/>
        </w:r>
        <w:r>
          <w:rPr>
            <w:noProof/>
            <w:webHidden/>
          </w:rPr>
          <w:fldChar w:fldCharType="begin"/>
        </w:r>
        <w:r>
          <w:rPr>
            <w:noProof/>
            <w:webHidden/>
          </w:rPr>
          <w:instrText xml:space="preserve"> PAGEREF _Toc192244852 \h </w:instrText>
        </w:r>
        <w:r>
          <w:rPr>
            <w:noProof/>
            <w:webHidden/>
          </w:rPr>
        </w:r>
        <w:r>
          <w:rPr>
            <w:noProof/>
            <w:webHidden/>
          </w:rPr>
          <w:fldChar w:fldCharType="separate"/>
        </w:r>
        <w:r>
          <w:rPr>
            <w:noProof/>
            <w:webHidden/>
          </w:rPr>
          <w:t>14</w:t>
        </w:r>
        <w:r>
          <w:rPr>
            <w:noProof/>
            <w:webHidden/>
          </w:rPr>
          <w:fldChar w:fldCharType="end"/>
        </w:r>
      </w:hyperlink>
    </w:p>
    <w:p w14:paraId="61D9B71E" w14:textId="083089B1" w:rsidR="00627E69" w:rsidRDefault="00627E69">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2244853" w:history="1">
        <w:r w:rsidRPr="00991ED7">
          <w:rPr>
            <w:rStyle w:val="Hiperpovezava"/>
            <w:rFonts w:cs="Arial"/>
            <w:i/>
            <w:noProof/>
          </w:rPr>
          <w:t>11.3.7</w:t>
        </w:r>
        <w:r>
          <w:rPr>
            <w:rFonts w:asciiTheme="minorHAnsi" w:eastAsiaTheme="minorEastAsia" w:hAnsiTheme="minorHAnsi" w:cstheme="minorBidi"/>
            <w:iCs w:val="0"/>
            <w:noProof/>
            <w:kern w:val="2"/>
            <w:sz w:val="24"/>
            <w:szCs w:val="24"/>
            <w:lang w:eastAsia="sl-SI"/>
            <w14:ligatures w14:val="standardContextual"/>
          </w:rPr>
          <w:tab/>
        </w:r>
        <w:r w:rsidRPr="00991ED7">
          <w:rPr>
            <w:rStyle w:val="Hiperpovezava"/>
            <w:rFonts w:cs="Arial"/>
            <w:i/>
            <w:noProof/>
          </w:rPr>
          <w:t>Stroški ponudbe</w:t>
        </w:r>
        <w:r>
          <w:rPr>
            <w:noProof/>
            <w:webHidden/>
          </w:rPr>
          <w:tab/>
        </w:r>
        <w:r>
          <w:rPr>
            <w:noProof/>
            <w:webHidden/>
          </w:rPr>
          <w:fldChar w:fldCharType="begin"/>
        </w:r>
        <w:r>
          <w:rPr>
            <w:noProof/>
            <w:webHidden/>
          </w:rPr>
          <w:instrText xml:space="preserve"> PAGEREF _Toc192244853 \h </w:instrText>
        </w:r>
        <w:r>
          <w:rPr>
            <w:noProof/>
            <w:webHidden/>
          </w:rPr>
        </w:r>
        <w:r>
          <w:rPr>
            <w:noProof/>
            <w:webHidden/>
          </w:rPr>
          <w:fldChar w:fldCharType="separate"/>
        </w:r>
        <w:r>
          <w:rPr>
            <w:noProof/>
            <w:webHidden/>
          </w:rPr>
          <w:t>14</w:t>
        </w:r>
        <w:r>
          <w:rPr>
            <w:noProof/>
            <w:webHidden/>
          </w:rPr>
          <w:fldChar w:fldCharType="end"/>
        </w:r>
      </w:hyperlink>
    </w:p>
    <w:p w14:paraId="7852E75E" w14:textId="4B9F07E4"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54" w:history="1">
        <w:r w:rsidRPr="00991ED7">
          <w:rPr>
            <w:rStyle w:val="Hiperpovezava"/>
          </w:rPr>
          <w:t>12.</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obvestilo o odločitvi o oddaji naročila</w:t>
        </w:r>
        <w:r>
          <w:rPr>
            <w:webHidden/>
          </w:rPr>
          <w:tab/>
        </w:r>
        <w:r>
          <w:rPr>
            <w:webHidden/>
          </w:rPr>
          <w:fldChar w:fldCharType="begin"/>
        </w:r>
        <w:r>
          <w:rPr>
            <w:webHidden/>
          </w:rPr>
          <w:instrText xml:space="preserve"> PAGEREF _Toc192244854 \h </w:instrText>
        </w:r>
        <w:r>
          <w:rPr>
            <w:webHidden/>
          </w:rPr>
        </w:r>
        <w:r>
          <w:rPr>
            <w:webHidden/>
          </w:rPr>
          <w:fldChar w:fldCharType="separate"/>
        </w:r>
        <w:r>
          <w:rPr>
            <w:webHidden/>
          </w:rPr>
          <w:t>14</w:t>
        </w:r>
        <w:r>
          <w:rPr>
            <w:webHidden/>
          </w:rPr>
          <w:fldChar w:fldCharType="end"/>
        </w:r>
      </w:hyperlink>
    </w:p>
    <w:p w14:paraId="1F82E973" w14:textId="565050ED"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55" w:history="1">
        <w:r w:rsidRPr="00991ED7">
          <w:rPr>
            <w:rStyle w:val="Hiperpovezava"/>
          </w:rPr>
          <w:t>13.</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odstop od izvedbe javnega naročila</w:t>
        </w:r>
        <w:r>
          <w:rPr>
            <w:webHidden/>
          </w:rPr>
          <w:tab/>
        </w:r>
        <w:r>
          <w:rPr>
            <w:webHidden/>
          </w:rPr>
          <w:fldChar w:fldCharType="begin"/>
        </w:r>
        <w:r>
          <w:rPr>
            <w:webHidden/>
          </w:rPr>
          <w:instrText xml:space="preserve"> PAGEREF _Toc192244855 \h </w:instrText>
        </w:r>
        <w:r>
          <w:rPr>
            <w:webHidden/>
          </w:rPr>
        </w:r>
        <w:r>
          <w:rPr>
            <w:webHidden/>
          </w:rPr>
          <w:fldChar w:fldCharType="separate"/>
        </w:r>
        <w:r>
          <w:rPr>
            <w:webHidden/>
          </w:rPr>
          <w:t>14</w:t>
        </w:r>
        <w:r>
          <w:rPr>
            <w:webHidden/>
          </w:rPr>
          <w:fldChar w:fldCharType="end"/>
        </w:r>
      </w:hyperlink>
    </w:p>
    <w:p w14:paraId="7C42B49E" w14:textId="47186211"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56" w:history="1">
        <w:r w:rsidRPr="00991ED7">
          <w:rPr>
            <w:rStyle w:val="Hiperpovezava"/>
          </w:rPr>
          <w:t>14.</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POGODBA</w:t>
        </w:r>
        <w:r>
          <w:rPr>
            <w:webHidden/>
          </w:rPr>
          <w:tab/>
        </w:r>
        <w:r>
          <w:rPr>
            <w:webHidden/>
          </w:rPr>
          <w:fldChar w:fldCharType="begin"/>
        </w:r>
        <w:r>
          <w:rPr>
            <w:webHidden/>
          </w:rPr>
          <w:instrText xml:space="preserve"> PAGEREF _Toc192244856 \h </w:instrText>
        </w:r>
        <w:r>
          <w:rPr>
            <w:webHidden/>
          </w:rPr>
        </w:r>
        <w:r>
          <w:rPr>
            <w:webHidden/>
          </w:rPr>
          <w:fldChar w:fldCharType="separate"/>
        </w:r>
        <w:r>
          <w:rPr>
            <w:webHidden/>
          </w:rPr>
          <w:t>15</w:t>
        </w:r>
        <w:r>
          <w:rPr>
            <w:webHidden/>
          </w:rPr>
          <w:fldChar w:fldCharType="end"/>
        </w:r>
      </w:hyperlink>
    </w:p>
    <w:p w14:paraId="26181B6B" w14:textId="311AAB9B"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57" w:history="1">
        <w:r w:rsidRPr="00991ED7">
          <w:rPr>
            <w:rStyle w:val="Hiperpovezava"/>
          </w:rPr>
          <w:t>15.</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Zavarovanje za dobro izvedbo pogodbenih obveznosti</w:t>
        </w:r>
        <w:r>
          <w:rPr>
            <w:webHidden/>
          </w:rPr>
          <w:tab/>
        </w:r>
        <w:r>
          <w:rPr>
            <w:webHidden/>
          </w:rPr>
          <w:fldChar w:fldCharType="begin"/>
        </w:r>
        <w:r>
          <w:rPr>
            <w:webHidden/>
          </w:rPr>
          <w:instrText xml:space="preserve"> PAGEREF _Toc192244857 \h </w:instrText>
        </w:r>
        <w:r>
          <w:rPr>
            <w:webHidden/>
          </w:rPr>
        </w:r>
        <w:r>
          <w:rPr>
            <w:webHidden/>
          </w:rPr>
          <w:fldChar w:fldCharType="separate"/>
        </w:r>
        <w:r>
          <w:rPr>
            <w:webHidden/>
          </w:rPr>
          <w:t>15</w:t>
        </w:r>
        <w:r>
          <w:rPr>
            <w:webHidden/>
          </w:rPr>
          <w:fldChar w:fldCharType="end"/>
        </w:r>
      </w:hyperlink>
    </w:p>
    <w:p w14:paraId="05E0A1D4" w14:textId="44EA34A0" w:rsidR="00627E69" w:rsidRDefault="00627E69">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92244858" w:history="1">
        <w:r w:rsidRPr="00991ED7">
          <w:rPr>
            <w:rStyle w:val="Hiperpovezava"/>
          </w:rPr>
          <w:t>16.</w:t>
        </w:r>
        <w:r>
          <w:rPr>
            <w:rFonts w:asciiTheme="minorHAnsi" w:eastAsiaTheme="minorEastAsia" w:hAnsiTheme="minorHAnsi" w:cstheme="minorBidi"/>
            <w:b w:val="0"/>
            <w:bCs w:val="0"/>
            <w:caps w:val="0"/>
            <w:kern w:val="2"/>
            <w:sz w:val="24"/>
            <w:szCs w:val="24"/>
            <w:lang w:eastAsia="sl-SI"/>
            <w14:ligatures w14:val="standardContextual"/>
          </w:rPr>
          <w:tab/>
        </w:r>
        <w:r w:rsidRPr="00991ED7">
          <w:rPr>
            <w:rStyle w:val="Hiperpovezava"/>
          </w:rPr>
          <w:t>pravno varstvo</w:t>
        </w:r>
        <w:r>
          <w:rPr>
            <w:webHidden/>
          </w:rPr>
          <w:tab/>
        </w:r>
        <w:r>
          <w:rPr>
            <w:webHidden/>
          </w:rPr>
          <w:fldChar w:fldCharType="begin"/>
        </w:r>
        <w:r>
          <w:rPr>
            <w:webHidden/>
          </w:rPr>
          <w:instrText xml:space="preserve"> PAGEREF _Toc192244858 \h </w:instrText>
        </w:r>
        <w:r>
          <w:rPr>
            <w:webHidden/>
          </w:rPr>
        </w:r>
        <w:r>
          <w:rPr>
            <w:webHidden/>
          </w:rPr>
          <w:fldChar w:fldCharType="separate"/>
        </w:r>
        <w:r>
          <w:rPr>
            <w:webHidden/>
          </w:rPr>
          <w:t>16</w:t>
        </w:r>
        <w:r>
          <w:rPr>
            <w:webHidden/>
          </w:rPr>
          <w:fldChar w:fldCharType="end"/>
        </w:r>
      </w:hyperlink>
    </w:p>
    <w:p w14:paraId="272491A6" w14:textId="15AD0036" w:rsidR="00813862" w:rsidRPr="000B1406" w:rsidRDefault="009B3F0C" w:rsidP="00366985">
      <w:pPr>
        <w:rPr>
          <w:rFonts w:cs="Arial"/>
          <w:szCs w:val="20"/>
          <w:highlight w:val="yellow"/>
        </w:rPr>
      </w:pPr>
      <w:r w:rsidRPr="000B1406">
        <w:rPr>
          <w:rFonts w:cs="Arial"/>
          <w:szCs w:val="20"/>
          <w:highlight w:val="yellow"/>
        </w:rPr>
        <w:fldChar w:fldCharType="end"/>
      </w:r>
      <w:bookmarkStart w:id="1" w:name="_Toc336851777"/>
      <w:r w:rsidR="0008591A" w:rsidRPr="000B1406">
        <w:rPr>
          <w:rFonts w:cs="Arial"/>
          <w:szCs w:val="20"/>
          <w:highlight w:val="yellow"/>
        </w:rPr>
        <w:br w:type="page"/>
      </w:r>
    </w:p>
    <w:p w14:paraId="40F44786" w14:textId="28D6F02C" w:rsidR="00BB1E26" w:rsidRPr="00E81413" w:rsidRDefault="002B2B13" w:rsidP="00366985">
      <w:pPr>
        <w:pStyle w:val="Naslov1"/>
        <w:spacing w:line="260" w:lineRule="atLeast"/>
        <w:rPr>
          <w:rFonts w:cs="Arial"/>
          <w:sz w:val="20"/>
          <w:szCs w:val="20"/>
        </w:rPr>
      </w:pPr>
      <w:bookmarkStart w:id="2" w:name="_Toc192244822"/>
      <w:r w:rsidRPr="00E81413">
        <w:rPr>
          <w:rFonts w:cs="Arial"/>
          <w:sz w:val="20"/>
          <w:szCs w:val="20"/>
        </w:rPr>
        <w:lastRenderedPageBreak/>
        <w:t>NAROČNIK</w:t>
      </w:r>
      <w:bookmarkEnd w:id="0"/>
      <w:bookmarkEnd w:id="1"/>
      <w:bookmarkEnd w:id="2"/>
    </w:p>
    <w:p w14:paraId="7668BEB0" w14:textId="77777777" w:rsidR="00712EB1" w:rsidRPr="00E81413" w:rsidRDefault="00712EB1" w:rsidP="00366985">
      <w:pPr>
        <w:rPr>
          <w:rFonts w:cs="Arial"/>
          <w:szCs w:val="20"/>
        </w:rPr>
      </w:pPr>
    </w:p>
    <w:p w14:paraId="3370E739" w14:textId="3BDFA7DA" w:rsidR="00D4532D" w:rsidRPr="00E81413" w:rsidRDefault="00152883" w:rsidP="00366985">
      <w:pPr>
        <w:rPr>
          <w:rFonts w:cs="Arial"/>
          <w:szCs w:val="20"/>
        </w:rPr>
      </w:pPr>
      <w:r w:rsidRPr="00E81413">
        <w:rPr>
          <w:rFonts w:cs="Arial"/>
          <w:szCs w:val="20"/>
        </w:rPr>
        <w:t>To naročilo izvaja</w:t>
      </w:r>
      <w:r w:rsidR="005A4097" w:rsidRPr="00E81413">
        <w:rPr>
          <w:rFonts w:cs="Arial"/>
          <w:szCs w:val="20"/>
        </w:rPr>
        <w:t xml:space="preserve"> </w:t>
      </w:r>
      <w:r w:rsidR="00E22E29" w:rsidRPr="00E81413">
        <w:rPr>
          <w:rFonts w:cs="Arial"/>
          <w:szCs w:val="20"/>
        </w:rPr>
        <w:t xml:space="preserve">Ministrstvo za </w:t>
      </w:r>
      <w:r w:rsidR="008F44C4" w:rsidRPr="00E81413">
        <w:rPr>
          <w:rFonts w:cs="Arial"/>
          <w:szCs w:val="20"/>
        </w:rPr>
        <w:t>javno upravo</w:t>
      </w:r>
      <w:r w:rsidR="00E22E29" w:rsidRPr="00E81413">
        <w:rPr>
          <w:rFonts w:cs="Arial"/>
          <w:szCs w:val="20"/>
        </w:rPr>
        <w:t xml:space="preserve">, </w:t>
      </w:r>
      <w:r w:rsidR="005312B8" w:rsidRPr="00E81413">
        <w:rPr>
          <w:rFonts w:cs="Arial"/>
          <w:szCs w:val="20"/>
        </w:rPr>
        <w:t>Tržaška 21</w:t>
      </w:r>
      <w:r w:rsidR="00E22E29" w:rsidRPr="00E81413">
        <w:rPr>
          <w:rFonts w:cs="Arial"/>
          <w:szCs w:val="20"/>
        </w:rPr>
        <w:t>, 1000 Ljubljana, v svojem imenu in za svoj račun</w:t>
      </w:r>
      <w:r w:rsidR="00326205" w:rsidRPr="00E81413">
        <w:rPr>
          <w:rFonts w:cs="Arial"/>
          <w:szCs w:val="20"/>
        </w:rPr>
        <w:t>.</w:t>
      </w:r>
    </w:p>
    <w:p w14:paraId="7B1693EA" w14:textId="77777777" w:rsidR="00D4532D" w:rsidRPr="00E81413" w:rsidRDefault="00D4532D" w:rsidP="00366985">
      <w:pPr>
        <w:rPr>
          <w:rFonts w:cs="Arial"/>
          <w:szCs w:val="20"/>
        </w:rPr>
      </w:pPr>
    </w:p>
    <w:p w14:paraId="2B684C11" w14:textId="298A380E" w:rsidR="00BB1E26" w:rsidRPr="00E81413" w:rsidRDefault="00152883" w:rsidP="00366985">
      <w:pPr>
        <w:rPr>
          <w:rFonts w:cs="Arial"/>
          <w:szCs w:val="20"/>
        </w:rPr>
      </w:pPr>
      <w:r w:rsidRPr="00E81413">
        <w:rPr>
          <w:rFonts w:cs="Arial"/>
          <w:szCs w:val="20"/>
        </w:rPr>
        <w:t xml:space="preserve">Naročnik vabi vse zainteresirane </w:t>
      </w:r>
      <w:r w:rsidR="007D2C0F" w:rsidRPr="00E81413">
        <w:rPr>
          <w:rFonts w:cs="Arial"/>
          <w:szCs w:val="20"/>
        </w:rPr>
        <w:t>gospodarske subjekte</w:t>
      </w:r>
      <w:r w:rsidRPr="00E81413">
        <w:rPr>
          <w:rFonts w:cs="Arial"/>
          <w:szCs w:val="20"/>
        </w:rPr>
        <w:t>, da predložijo ponudbo, skladno z zahtevami iz dokumentacije</w:t>
      </w:r>
      <w:r w:rsidR="00D64747" w:rsidRPr="00E81413">
        <w:rPr>
          <w:rFonts w:cs="Arial"/>
          <w:szCs w:val="20"/>
        </w:rPr>
        <w:t xml:space="preserve"> za oddajo javnega naročila</w:t>
      </w:r>
      <w:r w:rsidRPr="00E81413">
        <w:rPr>
          <w:rFonts w:cs="Arial"/>
          <w:szCs w:val="20"/>
        </w:rPr>
        <w:t>.</w:t>
      </w:r>
    </w:p>
    <w:p w14:paraId="5B3AF1D4" w14:textId="4F546A75" w:rsidR="008E4247" w:rsidRPr="00840207" w:rsidRDefault="008E4247" w:rsidP="00366985">
      <w:pPr>
        <w:rPr>
          <w:rFonts w:cs="Arial"/>
          <w:szCs w:val="20"/>
        </w:rPr>
      </w:pPr>
    </w:p>
    <w:p w14:paraId="7484E038" w14:textId="77777777" w:rsidR="0002767E" w:rsidRPr="00840207" w:rsidRDefault="0002767E" w:rsidP="00366985">
      <w:pPr>
        <w:rPr>
          <w:rFonts w:cs="Arial"/>
          <w:szCs w:val="20"/>
        </w:rPr>
      </w:pPr>
    </w:p>
    <w:p w14:paraId="1138BDA2" w14:textId="77777777" w:rsidR="00152883" w:rsidRPr="00840207" w:rsidRDefault="00C91BF6" w:rsidP="00366985">
      <w:pPr>
        <w:pStyle w:val="Naslov1"/>
        <w:spacing w:line="260" w:lineRule="atLeast"/>
        <w:rPr>
          <w:rFonts w:cs="Arial"/>
          <w:sz w:val="20"/>
          <w:szCs w:val="20"/>
        </w:rPr>
      </w:pPr>
      <w:bookmarkStart w:id="3" w:name="_Toc336851730"/>
      <w:bookmarkStart w:id="4" w:name="_Toc336851778"/>
      <w:bookmarkStart w:id="5" w:name="_Toc192244823"/>
      <w:r w:rsidRPr="00840207">
        <w:rPr>
          <w:rFonts w:cs="Arial"/>
          <w:sz w:val="20"/>
          <w:szCs w:val="20"/>
        </w:rPr>
        <w:t>OZNAKA IN PREDMET JAVNEGA NAROČILA</w:t>
      </w:r>
      <w:bookmarkEnd w:id="3"/>
      <w:bookmarkEnd w:id="4"/>
      <w:bookmarkEnd w:id="5"/>
    </w:p>
    <w:p w14:paraId="48CFB9F5" w14:textId="77777777" w:rsidR="008E4247" w:rsidRPr="00840207" w:rsidRDefault="008E4247" w:rsidP="00366985">
      <w:pPr>
        <w:rPr>
          <w:rFonts w:cs="Arial"/>
          <w:szCs w:val="20"/>
        </w:rPr>
      </w:pPr>
    </w:p>
    <w:p w14:paraId="641DB821" w14:textId="21E2637E" w:rsidR="005123C1" w:rsidRPr="00840207" w:rsidRDefault="0073070B" w:rsidP="00366985">
      <w:pPr>
        <w:rPr>
          <w:rFonts w:cs="Arial"/>
          <w:b/>
          <w:szCs w:val="20"/>
        </w:rPr>
      </w:pPr>
      <w:bookmarkStart w:id="6" w:name="_Toc336851731"/>
      <w:bookmarkStart w:id="7" w:name="_Toc336851779"/>
      <w:r w:rsidRPr="00840207">
        <w:rPr>
          <w:rFonts w:cs="Arial"/>
          <w:szCs w:val="20"/>
        </w:rPr>
        <w:t xml:space="preserve">Oznaka: </w:t>
      </w:r>
      <w:r w:rsidR="00CC7517" w:rsidRPr="00840207">
        <w:rPr>
          <w:rFonts w:cs="Arial"/>
          <w:szCs w:val="20"/>
        </w:rPr>
        <w:tab/>
      </w:r>
      <w:r w:rsidR="00840207" w:rsidRPr="00840207">
        <w:rPr>
          <w:rFonts w:cs="Arial"/>
          <w:szCs w:val="20"/>
        </w:rPr>
        <w:t>ODTEHVAR-13/2025</w:t>
      </w:r>
    </w:p>
    <w:p w14:paraId="14EAB64D" w14:textId="41A95E62" w:rsidR="009352BE" w:rsidRPr="00840207" w:rsidRDefault="009352BE" w:rsidP="00366985">
      <w:pPr>
        <w:ind w:left="1418" w:hanging="1418"/>
        <w:rPr>
          <w:rFonts w:cs="Arial"/>
          <w:bCs/>
          <w:szCs w:val="20"/>
        </w:rPr>
      </w:pPr>
      <w:r w:rsidRPr="00840207">
        <w:rPr>
          <w:rFonts w:cs="Arial"/>
          <w:szCs w:val="20"/>
        </w:rPr>
        <w:t>Predmet:</w:t>
      </w:r>
      <w:r w:rsidRPr="00840207">
        <w:rPr>
          <w:rFonts w:cs="Arial"/>
          <w:szCs w:val="20"/>
        </w:rPr>
        <w:tab/>
      </w:r>
      <w:bookmarkStart w:id="8" w:name="_Hlk191383737"/>
      <w:bookmarkStart w:id="9" w:name="_Hlk532919277"/>
      <w:r w:rsidR="00840207" w:rsidRPr="00840207">
        <w:rPr>
          <w:rFonts w:cs="Arial"/>
          <w:bCs/>
          <w:szCs w:val="20"/>
        </w:rPr>
        <w:t>Vzdrževanje in redno servisiranje sistemov tehničnega varovanja 2025-2028</w:t>
      </w:r>
      <w:r w:rsidRPr="00840207">
        <w:rPr>
          <w:rFonts w:cs="Arial"/>
          <w:bCs/>
          <w:szCs w:val="20"/>
        </w:rPr>
        <w:t xml:space="preserve">, </w:t>
      </w:r>
      <w:r w:rsidR="001963E2" w:rsidRPr="00840207">
        <w:rPr>
          <w:rFonts w:cs="Arial"/>
          <w:bCs/>
          <w:szCs w:val="20"/>
          <w:u w:val="single"/>
        </w:rPr>
        <w:t>v 1</w:t>
      </w:r>
      <w:r w:rsidR="002D6429" w:rsidRPr="00840207">
        <w:rPr>
          <w:rFonts w:cs="Arial"/>
          <w:bCs/>
          <w:szCs w:val="20"/>
          <w:u w:val="single"/>
        </w:rPr>
        <w:t>4</w:t>
      </w:r>
      <w:r w:rsidRPr="00840207">
        <w:rPr>
          <w:rFonts w:cs="Arial"/>
          <w:bCs/>
          <w:szCs w:val="20"/>
          <w:u w:val="single"/>
        </w:rPr>
        <w:t xml:space="preserve"> sklopih</w:t>
      </w:r>
      <w:bookmarkEnd w:id="8"/>
      <w:r w:rsidRPr="00840207">
        <w:rPr>
          <w:rFonts w:cs="Arial"/>
          <w:bCs/>
          <w:szCs w:val="20"/>
        </w:rPr>
        <w:t>:</w:t>
      </w:r>
      <w:bookmarkEnd w:id="9"/>
    </w:p>
    <w:p w14:paraId="306ECE57" w14:textId="4733805F" w:rsidR="009352BE" w:rsidRPr="00840207" w:rsidRDefault="009352BE" w:rsidP="00366985">
      <w:pPr>
        <w:rPr>
          <w:rFonts w:cs="Arial"/>
          <w:bCs/>
          <w:szCs w:val="20"/>
        </w:rPr>
      </w:pPr>
    </w:p>
    <w:p w14:paraId="6CB232CA" w14:textId="77777777" w:rsidR="00840207" w:rsidRPr="00E1347B" w:rsidRDefault="00840207" w:rsidP="00840207">
      <w:pPr>
        <w:numPr>
          <w:ilvl w:val="0"/>
          <w:numId w:val="17"/>
        </w:numPr>
        <w:ind w:left="426" w:hanging="426"/>
        <w:contextualSpacing/>
        <w:rPr>
          <w:rFonts w:cs="Arial"/>
          <w:bCs/>
          <w:szCs w:val="20"/>
        </w:rPr>
      </w:pPr>
      <w:bookmarkStart w:id="10" w:name="_Hlk530038891"/>
      <w:bookmarkStart w:id="11" w:name="_Hlk93581137"/>
      <w:r w:rsidRPr="00E1347B">
        <w:rPr>
          <w:rFonts w:cs="Arial"/>
          <w:bCs/>
          <w:szCs w:val="20"/>
        </w:rPr>
        <w:t xml:space="preserve">Sklop </w:t>
      </w:r>
      <w:bookmarkEnd w:id="10"/>
      <w:r w:rsidRPr="00E1347B">
        <w:rPr>
          <w:rFonts w:cs="Arial"/>
          <w:bCs/>
          <w:szCs w:val="20"/>
        </w:rPr>
        <w:t>1: Vzdrževanje naprav tehničnega varovanja, požarne centrale ZARJA</w:t>
      </w:r>
    </w:p>
    <w:p w14:paraId="0B536DB7"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2: Vzdrževanje naprav tehničnega varovanja, požarno-vlomne centrale DSC</w:t>
      </w:r>
    </w:p>
    <w:p w14:paraId="1AA4C28D"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3: Vzdrževanje naprav tehničnega varovanja, požarn</w:t>
      </w:r>
      <w:r>
        <w:rPr>
          <w:rFonts w:cs="Arial"/>
          <w:bCs/>
          <w:szCs w:val="20"/>
        </w:rPr>
        <w:t>a</w:t>
      </w:r>
      <w:r w:rsidRPr="00E1347B">
        <w:rPr>
          <w:rFonts w:cs="Arial"/>
          <w:bCs/>
          <w:szCs w:val="20"/>
        </w:rPr>
        <w:t xml:space="preserve"> central</w:t>
      </w:r>
      <w:r>
        <w:rPr>
          <w:rFonts w:cs="Arial"/>
          <w:bCs/>
          <w:szCs w:val="20"/>
        </w:rPr>
        <w:t>a</w:t>
      </w:r>
      <w:r w:rsidRPr="00E1347B">
        <w:rPr>
          <w:rFonts w:cs="Arial"/>
          <w:bCs/>
          <w:szCs w:val="20"/>
        </w:rPr>
        <w:t xml:space="preserve"> ESSERTRONIC</w:t>
      </w:r>
    </w:p>
    <w:p w14:paraId="3DC8501F"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4: Vzdrževanje naprav tehničnega varovanja, požarna centrala SLINK</w:t>
      </w:r>
    </w:p>
    <w:p w14:paraId="48B6983E"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5: Vzdrževanje naprav tehničnega varovanja, požarne centrale MORLEY</w:t>
      </w:r>
    </w:p>
    <w:p w14:paraId="1FFB5A57" w14:textId="284A7609" w:rsidR="00840207" w:rsidRPr="00E1347B" w:rsidRDefault="00840207" w:rsidP="00840207">
      <w:pPr>
        <w:numPr>
          <w:ilvl w:val="0"/>
          <w:numId w:val="17"/>
        </w:numPr>
        <w:ind w:left="426" w:hanging="426"/>
        <w:contextualSpacing/>
        <w:rPr>
          <w:rFonts w:cs="Arial"/>
          <w:bCs/>
          <w:szCs w:val="20"/>
        </w:rPr>
      </w:pPr>
      <w:r w:rsidRPr="00E1347B">
        <w:rPr>
          <w:rFonts w:cs="Arial"/>
          <w:bCs/>
          <w:szCs w:val="20"/>
        </w:rPr>
        <w:t xml:space="preserve">Sklop 6: Vzdrževanje naprav tehničnega varovanja, </w:t>
      </w:r>
      <w:r>
        <w:rPr>
          <w:rFonts w:cs="Arial"/>
          <w:bCs/>
          <w:szCs w:val="20"/>
        </w:rPr>
        <w:t>požarn</w:t>
      </w:r>
      <w:r w:rsidR="00851DEE">
        <w:rPr>
          <w:rFonts w:cs="Arial"/>
          <w:bCs/>
          <w:szCs w:val="20"/>
        </w:rPr>
        <w:t>o-vlomne</w:t>
      </w:r>
      <w:r w:rsidRPr="00E1347B">
        <w:rPr>
          <w:rFonts w:cs="Arial"/>
          <w:bCs/>
          <w:szCs w:val="20"/>
        </w:rPr>
        <w:t xml:space="preserve"> centrale ADEMCO</w:t>
      </w:r>
    </w:p>
    <w:p w14:paraId="08C590F4"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7: Vzdrževanje naprav tehničnega varovanja, požarne centrale SIEMENS-CERBERUS</w:t>
      </w:r>
    </w:p>
    <w:p w14:paraId="1E568FD9"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8: Vzdrževanje naprav tehničnega varovanja, požarna centrala SIRA</w:t>
      </w:r>
    </w:p>
    <w:p w14:paraId="79D93BF0" w14:textId="006DD299"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9: Vzdrževanje naprav tehničnega varovanja, požarn</w:t>
      </w:r>
      <w:r w:rsidR="00CB1F41">
        <w:rPr>
          <w:rFonts w:cs="Arial"/>
          <w:bCs/>
          <w:szCs w:val="20"/>
        </w:rPr>
        <w:t>o-vlomne</w:t>
      </w:r>
      <w:r w:rsidRPr="00E1347B">
        <w:rPr>
          <w:rFonts w:cs="Arial"/>
          <w:bCs/>
          <w:szCs w:val="20"/>
        </w:rPr>
        <w:t xml:space="preserve"> central</w:t>
      </w:r>
      <w:r>
        <w:rPr>
          <w:rFonts w:cs="Arial"/>
          <w:bCs/>
          <w:szCs w:val="20"/>
        </w:rPr>
        <w:t>e</w:t>
      </w:r>
      <w:r w:rsidRPr="00E1347B">
        <w:rPr>
          <w:rFonts w:cs="Arial"/>
          <w:bCs/>
          <w:szCs w:val="20"/>
        </w:rPr>
        <w:t xml:space="preserve"> INIM ELECTRONICS</w:t>
      </w:r>
    </w:p>
    <w:p w14:paraId="1DDD6AAA"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10: Vzdrževanje naprav tehničnega varovanja, požarna centrala ISKRA</w:t>
      </w:r>
    </w:p>
    <w:p w14:paraId="5251B4A1"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11: Vzdrževanje naprav tehničnega varovanja, požarna centrala ELMO</w:t>
      </w:r>
    </w:p>
    <w:p w14:paraId="238B5929"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12: Vzdrževanje naprav tehničnega varovanja, požarn</w:t>
      </w:r>
      <w:r>
        <w:rPr>
          <w:rFonts w:cs="Arial"/>
          <w:bCs/>
          <w:szCs w:val="20"/>
        </w:rPr>
        <w:t>e</w:t>
      </w:r>
      <w:r w:rsidRPr="00E1347B">
        <w:rPr>
          <w:rFonts w:cs="Arial"/>
          <w:bCs/>
          <w:szCs w:val="20"/>
        </w:rPr>
        <w:t xml:space="preserve"> central</w:t>
      </w:r>
      <w:r>
        <w:rPr>
          <w:rFonts w:cs="Arial"/>
          <w:bCs/>
          <w:szCs w:val="20"/>
        </w:rPr>
        <w:t>e</w:t>
      </w:r>
      <w:r w:rsidRPr="00E1347B">
        <w:rPr>
          <w:rFonts w:cs="Arial"/>
          <w:bCs/>
          <w:szCs w:val="20"/>
        </w:rPr>
        <w:t xml:space="preserve"> BOSCH</w:t>
      </w:r>
    </w:p>
    <w:p w14:paraId="33E8371D" w14:textId="77777777" w:rsidR="00840207" w:rsidRPr="00E1347B" w:rsidRDefault="00840207" w:rsidP="00840207">
      <w:pPr>
        <w:numPr>
          <w:ilvl w:val="0"/>
          <w:numId w:val="17"/>
        </w:numPr>
        <w:ind w:left="426" w:hanging="426"/>
        <w:contextualSpacing/>
        <w:rPr>
          <w:rFonts w:cs="Arial"/>
          <w:bCs/>
          <w:szCs w:val="20"/>
        </w:rPr>
      </w:pPr>
      <w:r w:rsidRPr="00E1347B">
        <w:rPr>
          <w:rFonts w:cs="Arial"/>
          <w:bCs/>
          <w:szCs w:val="20"/>
        </w:rPr>
        <w:t>Sklop 13: Vzdrževanje naprav tehničnega varovanja, požarn</w:t>
      </w:r>
      <w:r>
        <w:rPr>
          <w:rFonts w:cs="Arial"/>
          <w:bCs/>
          <w:szCs w:val="20"/>
        </w:rPr>
        <w:t>e</w:t>
      </w:r>
      <w:r w:rsidRPr="00E1347B">
        <w:rPr>
          <w:rFonts w:cs="Arial"/>
          <w:bCs/>
          <w:szCs w:val="20"/>
        </w:rPr>
        <w:t xml:space="preserve"> central</w:t>
      </w:r>
      <w:r>
        <w:rPr>
          <w:rFonts w:cs="Arial"/>
          <w:bCs/>
          <w:szCs w:val="20"/>
        </w:rPr>
        <w:t>e</w:t>
      </w:r>
      <w:r w:rsidRPr="00E1347B">
        <w:rPr>
          <w:rFonts w:cs="Arial"/>
          <w:bCs/>
          <w:szCs w:val="20"/>
        </w:rPr>
        <w:t xml:space="preserve"> GLOBAL FIRE</w:t>
      </w:r>
    </w:p>
    <w:p w14:paraId="6E97165E" w14:textId="10D130BD" w:rsidR="00840207" w:rsidRPr="00E1347B" w:rsidRDefault="00840207" w:rsidP="00840207">
      <w:pPr>
        <w:numPr>
          <w:ilvl w:val="0"/>
          <w:numId w:val="17"/>
        </w:numPr>
        <w:ind w:left="426" w:hanging="426"/>
        <w:contextualSpacing/>
        <w:rPr>
          <w:rFonts w:cs="Arial"/>
          <w:szCs w:val="20"/>
        </w:rPr>
      </w:pPr>
      <w:r w:rsidRPr="00E1347B">
        <w:rPr>
          <w:rFonts w:cs="Arial"/>
          <w:bCs/>
          <w:szCs w:val="20"/>
        </w:rPr>
        <w:t xml:space="preserve">Sklop 14: Vzdrževanje naprav tehničnega varovanja, </w:t>
      </w:r>
      <w:r w:rsidR="00CB1F41">
        <w:rPr>
          <w:rFonts w:cs="Arial"/>
          <w:bCs/>
          <w:szCs w:val="20"/>
        </w:rPr>
        <w:t>proti</w:t>
      </w:r>
      <w:r w:rsidRPr="00E1347B">
        <w:rPr>
          <w:rFonts w:cs="Arial"/>
          <w:bCs/>
          <w:szCs w:val="20"/>
        </w:rPr>
        <w:t>vlomne centrale</w:t>
      </w:r>
    </w:p>
    <w:bookmarkEnd w:id="11"/>
    <w:p w14:paraId="7CBA6E05" w14:textId="77777777" w:rsidR="001963E2" w:rsidRPr="00D006D6" w:rsidRDefault="001963E2" w:rsidP="00366985">
      <w:pPr>
        <w:pStyle w:val="BodyText22"/>
        <w:spacing w:line="260" w:lineRule="atLeast"/>
        <w:rPr>
          <w:rFonts w:ascii="Arial" w:hAnsi="Arial" w:cs="Arial"/>
          <w:color w:val="auto"/>
          <w:sz w:val="20"/>
        </w:rPr>
      </w:pPr>
    </w:p>
    <w:p w14:paraId="498F5153" w14:textId="77777777" w:rsidR="0002767E" w:rsidRPr="00D006D6" w:rsidRDefault="0002767E" w:rsidP="00366985">
      <w:pPr>
        <w:rPr>
          <w:rFonts w:cs="Arial"/>
          <w:szCs w:val="20"/>
        </w:rPr>
      </w:pPr>
    </w:p>
    <w:p w14:paraId="46A62DA4" w14:textId="77777777" w:rsidR="005312FE" w:rsidRPr="00D006D6" w:rsidRDefault="00C91BF6" w:rsidP="00366985">
      <w:pPr>
        <w:pStyle w:val="Naslov1"/>
        <w:spacing w:line="260" w:lineRule="atLeast"/>
        <w:rPr>
          <w:rFonts w:cs="Arial"/>
          <w:sz w:val="20"/>
          <w:szCs w:val="20"/>
        </w:rPr>
      </w:pPr>
      <w:bookmarkStart w:id="12" w:name="_Toc192244824"/>
      <w:r w:rsidRPr="00D006D6">
        <w:rPr>
          <w:rFonts w:cs="Arial"/>
          <w:sz w:val="20"/>
          <w:szCs w:val="20"/>
        </w:rPr>
        <w:t>NAČIN ODDAJE JAVNEGA NAROČILA</w:t>
      </w:r>
      <w:bookmarkEnd w:id="6"/>
      <w:bookmarkEnd w:id="7"/>
      <w:bookmarkEnd w:id="12"/>
    </w:p>
    <w:p w14:paraId="7031CE6F" w14:textId="77777777" w:rsidR="008E4247" w:rsidRPr="009418E0" w:rsidRDefault="008E4247" w:rsidP="00366985">
      <w:pPr>
        <w:rPr>
          <w:rFonts w:cs="Arial"/>
          <w:szCs w:val="20"/>
        </w:rPr>
      </w:pPr>
    </w:p>
    <w:p w14:paraId="49046388" w14:textId="5C81E725" w:rsidR="00C20C15" w:rsidRPr="009418E0" w:rsidRDefault="00C20C15" w:rsidP="00C20C15">
      <w:pPr>
        <w:spacing w:line="0" w:lineRule="atLeast"/>
        <w:rPr>
          <w:rFonts w:cs="Arial"/>
          <w:szCs w:val="20"/>
        </w:rPr>
      </w:pPr>
      <w:r w:rsidRPr="009418E0">
        <w:rPr>
          <w:rFonts w:eastAsia="Times New Roman" w:cs="Arial"/>
          <w:szCs w:val="20"/>
        </w:rPr>
        <w:t>Za oddajo predmetnega naročila se v skladu s 40. členom Zakona o javnem naročanju (</w:t>
      </w:r>
      <w:r w:rsidR="009418E0" w:rsidRPr="009418E0">
        <w:rPr>
          <w:rFonts w:eastAsia="Times New Roman" w:cs="Arial"/>
          <w:szCs w:val="20"/>
        </w:rPr>
        <w:t>Uradni list RS, št. 91/15, 14/18, 121/21, 10/22, 74/22 – odl. US, 100/22 – ZNUZSZS, 28/23 in 88/23 – ZOPNN-F</w:t>
      </w:r>
      <w:r w:rsidRPr="009418E0">
        <w:rPr>
          <w:rFonts w:eastAsia="Times New Roman" w:cs="Arial"/>
          <w:szCs w:val="20"/>
        </w:rPr>
        <w:t>; ZJN-3</w:t>
      </w:r>
      <w:r w:rsidRPr="009418E0">
        <w:rPr>
          <w:rFonts w:cs="Arial"/>
          <w:szCs w:val="20"/>
        </w:rPr>
        <w:t>) izvede odprti postopek.</w:t>
      </w:r>
    </w:p>
    <w:p w14:paraId="06F3CC0A" w14:textId="77777777" w:rsidR="00C20C15" w:rsidRPr="009418E0" w:rsidRDefault="00C20C15" w:rsidP="00C20C15">
      <w:pPr>
        <w:spacing w:line="0" w:lineRule="atLeast"/>
        <w:rPr>
          <w:rFonts w:cs="Arial"/>
          <w:color w:val="000000" w:themeColor="text1"/>
          <w:szCs w:val="20"/>
        </w:rPr>
      </w:pPr>
    </w:p>
    <w:p w14:paraId="51E756FA" w14:textId="02DFBBB0" w:rsidR="00C20C15" w:rsidRPr="0049712E" w:rsidRDefault="00C20C15" w:rsidP="00C20C15">
      <w:pPr>
        <w:spacing w:line="0" w:lineRule="atLeast"/>
        <w:rPr>
          <w:rFonts w:cs="Arial"/>
          <w:szCs w:val="20"/>
        </w:rPr>
      </w:pPr>
      <w:r w:rsidRPr="0049712E">
        <w:rPr>
          <w:rFonts w:cs="Arial"/>
          <w:color w:val="000000" w:themeColor="text1"/>
          <w:szCs w:val="20"/>
        </w:rPr>
        <w:t xml:space="preserve">Za </w:t>
      </w:r>
      <w:r w:rsidR="0093402D" w:rsidRPr="0049712E">
        <w:rPr>
          <w:rFonts w:cs="Arial"/>
          <w:color w:val="000000" w:themeColor="text1"/>
          <w:szCs w:val="20"/>
        </w:rPr>
        <w:t xml:space="preserve">posamezne </w:t>
      </w:r>
      <w:r w:rsidRPr="0049712E">
        <w:rPr>
          <w:rFonts w:cs="Arial"/>
          <w:color w:val="000000" w:themeColor="text1"/>
          <w:szCs w:val="20"/>
        </w:rPr>
        <w:t>sklope se zahteva izpolnjevanje vseh pogojev in drugih zahtev, k</w:t>
      </w:r>
      <w:r w:rsidR="0093402D" w:rsidRPr="0049712E">
        <w:rPr>
          <w:rFonts w:cs="Arial"/>
          <w:color w:val="000000" w:themeColor="text1"/>
          <w:szCs w:val="20"/>
        </w:rPr>
        <w:t xml:space="preserve">ot </w:t>
      </w:r>
      <w:r w:rsidRPr="0049712E">
        <w:rPr>
          <w:rFonts w:cs="Arial"/>
          <w:color w:val="000000" w:themeColor="text1"/>
          <w:szCs w:val="20"/>
        </w:rPr>
        <w:t>naveden</w:t>
      </w:r>
      <w:r w:rsidR="0093402D" w:rsidRPr="0049712E">
        <w:rPr>
          <w:rFonts w:cs="Arial"/>
          <w:color w:val="000000" w:themeColor="text1"/>
          <w:szCs w:val="20"/>
        </w:rPr>
        <w:t>o</w:t>
      </w:r>
      <w:r w:rsidRPr="0049712E">
        <w:rPr>
          <w:rFonts w:cs="Arial"/>
          <w:color w:val="000000" w:themeColor="text1"/>
          <w:szCs w:val="20"/>
        </w:rPr>
        <w:t xml:space="preserve"> v teh navodilih. Ponudniku v obrazcu »Enotni evropski dokument v zvezi z oddajo javnega naročila – ESPD« (v nadaljevanju: ESPD) ni potrebno navajati, za katere sklope oddaja ponudbo. Kadar to ne bo izrecno </w:t>
      </w:r>
      <w:r w:rsidRPr="0049712E">
        <w:rPr>
          <w:rFonts w:cs="Arial"/>
          <w:szCs w:val="20"/>
        </w:rPr>
        <w:t xml:space="preserve">označeno, bo naročnik štel, da ponudnik oddaja ponudbo za sklop, za katerega je v obrazcu Predračun navedel ponudbene cene.  </w:t>
      </w:r>
    </w:p>
    <w:p w14:paraId="119E7AF9" w14:textId="07E06AD7" w:rsidR="007D2C0F" w:rsidRPr="0049712E" w:rsidRDefault="007D2C0F" w:rsidP="00C20C15">
      <w:pPr>
        <w:spacing w:line="0" w:lineRule="atLeast"/>
        <w:rPr>
          <w:rFonts w:cs="Arial"/>
          <w:szCs w:val="20"/>
        </w:rPr>
      </w:pPr>
    </w:p>
    <w:p w14:paraId="476F7F6A" w14:textId="365250C5" w:rsidR="007D2C0F" w:rsidRPr="00000C2C" w:rsidRDefault="007D2C0F" w:rsidP="00C20C15">
      <w:pPr>
        <w:spacing w:line="0" w:lineRule="atLeast"/>
        <w:rPr>
          <w:rFonts w:cs="Arial"/>
          <w:szCs w:val="20"/>
        </w:rPr>
      </w:pPr>
      <w:r w:rsidRPr="0049712E">
        <w:rPr>
          <w:rFonts w:cs="Arial"/>
          <w:szCs w:val="20"/>
        </w:rPr>
        <w:t xml:space="preserve">Za vsakega od sklopov  se zahteva izpolnjevanje vseh pogojev, ki so navedeni v 9. točki teh navodil. Ostale zahteve naročnika (v drugih delih dokumentacije v zvezi z oddajo javnega naročila) morajo </w:t>
      </w:r>
      <w:r w:rsidRPr="00000C2C">
        <w:rPr>
          <w:rFonts w:cs="Arial"/>
          <w:szCs w:val="20"/>
        </w:rPr>
        <w:t>ponudniki izpolnjevati kot so zapisane za posamezen sklop.</w:t>
      </w:r>
    </w:p>
    <w:p w14:paraId="33008944" w14:textId="77777777" w:rsidR="00C20C15" w:rsidRPr="00000C2C" w:rsidRDefault="00C20C15" w:rsidP="00C20C15">
      <w:pPr>
        <w:spacing w:line="0" w:lineRule="atLeast"/>
        <w:rPr>
          <w:rFonts w:cs="Arial"/>
          <w:szCs w:val="20"/>
        </w:rPr>
      </w:pPr>
    </w:p>
    <w:p w14:paraId="369EC461" w14:textId="77777777" w:rsidR="00C20C15" w:rsidRPr="0049712E" w:rsidRDefault="00C20C15" w:rsidP="00C20C15">
      <w:pPr>
        <w:spacing w:line="0" w:lineRule="atLeast"/>
        <w:rPr>
          <w:rFonts w:cs="Arial"/>
          <w:szCs w:val="20"/>
        </w:rPr>
      </w:pPr>
      <w:r w:rsidRPr="00000C2C">
        <w:rPr>
          <w:rFonts w:cs="Arial"/>
          <w:szCs w:val="20"/>
        </w:rPr>
        <w:t xml:space="preserve">Naročnik bo na podlagi pogojev in meril, določenih v dokumentaciji v zvezi z oddajo javnega naročila, </w:t>
      </w:r>
      <w:r w:rsidRPr="0049712E">
        <w:rPr>
          <w:rFonts w:cs="Arial"/>
          <w:szCs w:val="20"/>
        </w:rPr>
        <w:t>za posamezen sklop izbral najugodnejšega ponudnika, ki bo oddal dopustno ponudbo in s katerim bo sklenil pogodbo.</w:t>
      </w:r>
    </w:p>
    <w:p w14:paraId="424C27DE" w14:textId="04DECC52" w:rsidR="000D5BCD" w:rsidRPr="0049712E" w:rsidRDefault="000D5BCD" w:rsidP="000D5BCD">
      <w:pPr>
        <w:rPr>
          <w:rFonts w:cs="Arial"/>
          <w:szCs w:val="20"/>
        </w:rPr>
      </w:pPr>
    </w:p>
    <w:p w14:paraId="72510C26" w14:textId="77777777" w:rsidR="00C20C15" w:rsidRPr="0049712E" w:rsidRDefault="00C20C15" w:rsidP="000D5BCD">
      <w:pPr>
        <w:rPr>
          <w:rFonts w:cs="Arial"/>
          <w:szCs w:val="20"/>
        </w:rPr>
      </w:pPr>
    </w:p>
    <w:p w14:paraId="69A9D120" w14:textId="77777777" w:rsidR="006F1A3F" w:rsidRPr="0049712E" w:rsidRDefault="008708D9" w:rsidP="00366985">
      <w:pPr>
        <w:pStyle w:val="Naslov1"/>
        <w:spacing w:line="260" w:lineRule="atLeast"/>
        <w:rPr>
          <w:rFonts w:cs="Arial"/>
          <w:sz w:val="20"/>
          <w:szCs w:val="20"/>
        </w:rPr>
      </w:pPr>
      <w:bookmarkStart w:id="13" w:name="_Toc192244825"/>
      <w:r w:rsidRPr="0049712E">
        <w:rPr>
          <w:rFonts w:cs="Arial"/>
          <w:sz w:val="20"/>
          <w:szCs w:val="20"/>
        </w:rPr>
        <w:t>R</w:t>
      </w:r>
      <w:r w:rsidR="006F1A3F" w:rsidRPr="0049712E">
        <w:rPr>
          <w:rFonts w:cs="Arial"/>
          <w:sz w:val="20"/>
          <w:szCs w:val="20"/>
        </w:rPr>
        <w:t>OK IN NAČIN PREDLOŽITVE PONUDBE</w:t>
      </w:r>
      <w:bookmarkEnd w:id="13"/>
    </w:p>
    <w:p w14:paraId="32C8A0DA" w14:textId="77777777" w:rsidR="006F1A3F" w:rsidRPr="0049712E" w:rsidRDefault="006F1A3F" w:rsidP="00366985">
      <w:pPr>
        <w:rPr>
          <w:rFonts w:cs="Arial"/>
          <w:szCs w:val="20"/>
        </w:rPr>
      </w:pPr>
    </w:p>
    <w:p w14:paraId="7F4A1729" w14:textId="3EC7787F" w:rsidR="00C20C15" w:rsidRPr="0049712E" w:rsidRDefault="00C20C15" w:rsidP="00C20C15">
      <w:pPr>
        <w:suppressAutoHyphens/>
        <w:autoSpaceDN w:val="0"/>
        <w:textAlignment w:val="baseline"/>
      </w:pPr>
      <w:r w:rsidRPr="0049712E">
        <w:rPr>
          <w:rFonts w:cs="Arial"/>
          <w:szCs w:val="20"/>
        </w:rPr>
        <w:t xml:space="preserve">Ponudnik mora ponudbo predložiti v informacijski sistem e-JN (v nadaljevanju: sistem e-JN) na spletnem naslovu </w:t>
      </w:r>
      <w:hyperlink r:id="rId8" w:history="1">
        <w:r w:rsidRPr="0049712E">
          <w:rPr>
            <w:rFonts w:cs="Arial"/>
            <w:color w:val="0000FF"/>
            <w:szCs w:val="20"/>
            <w:u w:val="single"/>
          </w:rPr>
          <w:t>https://ejn.gov.si</w:t>
        </w:r>
      </w:hyperlink>
      <w:r w:rsidRPr="0049712E">
        <w:rPr>
          <w:rFonts w:cs="Arial"/>
          <w:szCs w:val="20"/>
        </w:rPr>
        <w:t xml:space="preserve">, v skladu s točko </w:t>
      </w:r>
      <w:r w:rsidR="0049712E" w:rsidRPr="0049712E">
        <w:rPr>
          <w:rFonts w:cs="Arial"/>
          <w:szCs w:val="20"/>
        </w:rPr>
        <w:t>4</w:t>
      </w:r>
      <w:r w:rsidRPr="0049712E">
        <w:rPr>
          <w:rFonts w:cs="Arial"/>
          <w:szCs w:val="20"/>
        </w:rPr>
        <w:t xml:space="preserve"> dokumenta Navodila za uporabo informacijskega sistema e-JN: PONUDNIKI, ki je del te razpisne dokumentacije in objavljen na spletnem naslovu </w:t>
      </w:r>
      <w:hyperlink r:id="rId9" w:history="1">
        <w:r w:rsidRPr="0049712E">
          <w:rPr>
            <w:rFonts w:cs="Arial"/>
            <w:color w:val="0000FF"/>
            <w:szCs w:val="20"/>
            <w:u w:val="single"/>
          </w:rPr>
          <w:t>https://ejn.gov.si</w:t>
        </w:r>
      </w:hyperlink>
      <w:r w:rsidRPr="0049712E">
        <w:rPr>
          <w:rFonts w:cs="Arial"/>
          <w:szCs w:val="20"/>
        </w:rPr>
        <w:t>.</w:t>
      </w:r>
    </w:p>
    <w:p w14:paraId="586783FE" w14:textId="77777777" w:rsidR="00C20C15" w:rsidRPr="0049712E" w:rsidRDefault="00C20C15" w:rsidP="00C20C15">
      <w:pPr>
        <w:suppressAutoHyphens/>
        <w:autoSpaceDN w:val="0"/>
        <w:textAlignment w:val="baseline"/>
        <w:rPr>
          <w:rFonts w:cs="Arial"/>
          <w:szCs w:val="20"/>
        </w:rPr>
      </w:pPr>
    </w:p>
    <w:p w14:paraId="163F8A1B" w14:textId="77777777" w:rsidR="00C20C15" w:rsidRPr="00183C76" w:rsidRDefault="00C20C15" w:rsidP="00C20C15">
      <w:pPr>
        <w:suppressAutoHyphens/>
        <w:autoSpaceDN w:val="0"/>
        <w:textAlignment w:val="baseline"/>
      </w:pPr>
      <w:r w:rsidRPr="00183C76">
        <w:rPr>
          <w:rFonts w:cs="Arial"/>
          <w:szCs w:val="20"/>
        </w:rPr>
        <w:lastRenderedPageBreak/>
        <w:t xml:space="preserve">Ponudnik se mora pred oddajo ponudbe registrirati na spletnem naslovu </w:t>
      </w:r>
      <w:hyperlink r:id="rId10" w:history="1">
        <w:r w:rsidRPr="00183C76">
          <w:rPr>
            <w:rFonts w:cs="Arial"/>
            <w:color w:val="0000FF"/>
            <w:szCs w:val="20"/>
            <w:u w:val="single"/>
          </w:rPr>
          <w:t>https://ejn.gov.si</w:t>
        </w:r>
      </w:hyperlink>
      <w:r w:rsidRPr="00183C76">
        <w:rPr>
          <w:rFonts w:cs="Arial"/>
          <w:szCs w:val="20"/>
        </w:rPr>
        <w:t>, v skladu z Navodili za uporabo informacijskega sistema e-JN. Če je ponudnik že registriran v sistem e-JN, se v aplikacijo prijavi na istem naslovu.</w:t>
      </w:r>
    </w:p>
    <w:p w14:paraId="1EA1F7B1" w14:textId="77777777" w:rsidR="00C20C15" w:rsidRPr="00183C76" w:rsidRDefault="00C20C15" w:rsidP="00C20C15">
      <w:pPr>
        <w:suppressAutoHyphens/>
        <w:autoSpaceDN w:val="0"/>
        <w:textAlignment w:val="baseline"/>
        <w:rPr>
          <w:rFonts w:cs="Arial"/>
          <w:szCs w:val="20"/>
        </w:rPr>
      </w:pPr>
    </w:p>
    <w:p w14:paraId="46A7F886" w14:textId="40B07C47" w:rsidR="00C20C15" w:rsidRPr="00C35E7A" w:rsidRDefault="00C20C15" w:rsidP="00C20C15">
      <w:pPr>
        <w:suppressAutoHyphens/>
        <w:autoSpaceDN w:val="0"/>
        <w:textAlignment w:val="baseline"/>
      </w:pPr>
      <w:r w:rsidRPr="00183C76">
        <w:t>Uporabnik ponudnika, ki je v sistemu e-JN pooblaščen za oddajanje ponudb, ponudbo odda s klikom na gumb »Oddaj</w:t>
      </w:r>
      <w:r w:rsidRPr="00C35E7A">
        <w:t>«. Sistem e-JN ob oddaji ponudb zabeleži identiteto uporabnika in čas oddaje ponudbe. Uporabnik z dejanjem oddaje ponudbe izkaže in izjavi voljo v imenu ponudnika oddati zavezujočo ponudbo (18. člen Obligacijskega zakonika</w:t>
      </w:r>
      <w:r w:rsidR="007D2C0F" w:rsidRPr="00C35E7A">
        <w:t xml:space="preserve"> (Uradni list RS, št. 97/07 – uradno prečiščeno besedilo, 64/16 – odl. US in 20/18 – OROZ631</w:t>
      </w:r>
      <w:r w:rsidRPr="00C35E7A">
        <w:t>)</w:t>
      </w:r>
      <w:r w:rsidR="007D2C0F" w:rsidRPr="00C35E7A">
        <w:t>)</w:t>
      </w:r>
      <w:r w:rsidRPr="00C35E7A">
        <w:t>. Z oddajo ponudbe je le-ta zavezujoča za čas, naveden v ponudbi, razen če jo uporabnik ponudnika umakne ali spremeni pred potekom roka za oddajo ponudb.</w:t>
      </w:r>
    </w:p>
    <w:p w14:paraId="34F60180" w14:textId="77777777" w:rsidR="00C20C15" w:rsidRPr="00C35E7A" w:rsidRDefault="00C20C15" w:rsidP="00C20C15">
      <w:pPr>
        <w:suppressAutoHyphens/>
        <w:autoSpaceDN w:val="0"/>
        <w:textAlignment w:val="baseline"/>
        <w:rPr>
          <w:rFonts w:cs="Arial"/>
          <w:szCs w:val="20"/>
          <w:lang w:eastAsia="sl-SI"/>
        </w:rPr>
      </w:pPr>
    </w:p>
    <w:p w14:paraId="5CA456A7" w14:textId="77777777" w:rsidR="00C20C15" w:rsidRPr="00E2711B" w:rsidRDefault="00C20C15" w:rsidP="00C20C15">
      <w:pPr>
        <w:suppressAutoHyphens/>
        <w:autoSpaceDN w:val="0"/>
        <w:textAlignment w:val="baseline"/>
      </w:pPr>
      <w:r w:rsidRPr="00E2711B">
        <w:t xml:space="preserve">Ponudba se šteje za pravočasno oddano, če jo naročnik prejme preko sistema e-JN </w:t>
      </w:r>
      <w:hyperlink r:id="rId11" w:history="1">
        <w:r w:rsidRPr="00E2711B">
          <w:rPr>
            <w:rFonts w:cs="Arial"/>
            <w:color w:val="0000FF"/>
            <w:szCs w:val="20"/>
            <w:u w:val="single"/>
            <w:lang w:eastAsia="sl-SI"/>
          </w:rPr>
          <w:t>https://ejn.gov.si</w:t>
        </w:r>
      </w:hyperlink>
      <w:r w:rsidRPr="00E2711B">
        <w:t xml:space="preserve"> najkasneje do dneva in ure, kot je to določeno v obvestilu o naročilu, objavljenem na portalu javnih naročil. Za oddano ponudbo se šteje ponudba, ki je v sistemu e-JN označena s statusom »ODDANO«.</w:t>
      </w:r>
    </w:p>
    <w:p w14:paraId="279D25A1" w14:textId="77777777" w:rsidR="00C20C15" w:rsidRPr="00E2711B" w:rsidRDefault="00C20C15" w:rsidP="00C20C15">
      <w:pPr>
        <w:suppressAutoHyphens/>
        <w:autoSpaceDN w:val="0"/>
        <w:textAlignment w:val="baseline"/>
      </w:pPr>
    </w:p>
    <w:p w14:paraId="52B9469D" w14:textId="77777777" w:rsidR="00C20C15" w:rsidRPr="005677BC" w:rsidRDefault="00C20C15" w:rsidP="00C20C15">
      <w:pPr>
        <w:suppressAutoHyphens/>
        <w:autoSpaceDN w:val="0"/>
        <w:textAlignment w:val="baseline"/>
      </w:pPr>
      <w:r w:rsidRPr="005677BC">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8D6C68F" w14:textId="77777777" w:rsidR="00C20C15" w:rsidRPr="005677BC" w:rsidRDefault="00C20C15" w:rsidP="00C20C15">
      <w:pPr>
        <w:suppressAutoHyphens/>
        <w:autoSpaceDN w:val="0"/>
        <w:textAlignment w:val="baseline"/>
      </w:pPr>
    </w:p>
    <w:p w14:paraId="528C2767" w14:textId="77777777" w:rsidR="00C20C15" w:rsidRPr="005677BC" w:rsidRDefault="00C20C15" w:rsidP="00C20C15">
      <w:pPr>
        <w:suppressAutoHyphens/>
        <w:autoSpaceDN w:val="0"/>
        <w:textAlignment w:val="baseline"/>
      </w:pPr>
      <w:r w:rsidRPr="005677BC">
        <w:t>Po preteku roka za predložitev ponudb, ponudbe ne bo več mogoče oddati ali umakniti.</w:t>
      </w:r>
    </w:p>
    <w:p w14:paraId="65D070E2" w14:textId="77777777" w:rsidR="00C20C15" w:rsidRPr="005677BC" w:rsidRDefault="00C20C15" w:rsidP="00C20C15">
      <w:pPr>
        <w:suppressAutoHyphens/>
        <w:autoSpaceDN w:val="0"/>
        <w:textAlignment w:val="baseline"/>
      </w:pPr>
    </w:p>
    <w:p w14:paraId="08877F79" w14:textId="77777777" w:rsidR="00C20C15" w:rsidRPr="005677BC" w:rsidRDefault="00C20C15" w:rsidP="00C20C15">
      <w:pPr>
        <w:suppressAutoHyphens/>
        <w:autoSpaceDN w:val="0"/>
        <w:spacing w:line="240" w:lineRule="auto"/>
        <w:textAlignment w:val="baseline"/>
      </w:pPr>
      <w:r w:rsidRPr="005677BC">
        <w:t>Dostop do povezave za oddajo elektronske ponudbe v tem postopku javnega naročila je naveden v obvestilu o naročilu na portalu javnih naročil.</w:t>
      </w:r>
    </w:p>
    <w:p w14:paraId="4BD636DB" w14:textId="5B7510E6" w:rsidR="001703CD" w:rsidRPr="005677BC" w:rsidRDefault="001703CD" w:rsidP="00366985"/>
    <w:p w14:paraId="351623DE" w14:textId="77777777" w:rsidR="0002767E" w:rsidRPr="005677BC" w:rsidRDefault="0002767E" w:rsidP="00366985"/>
    <w:p w14:paraId="7C924C13" w14:textId="408C1C12" w:rsidR="00C20C15" w:rsidRPr="0084449D" w:rsidRDefault="00C20C15" w:rsidP="00C20C15">
      <w:pPr>
        <w:pStyle w:val="Naslov1"/>
        <w:rPr>
          <w:rFonts w:cs="Arial"/>
          <w:szCs w:val="20"/>
        </w:rPr>
      </w:pPr>
      <w:bookmarkStart w:id="14" w:name="_Toc192244826"/>
      <w:r w:rsidRPr="0084449D">
        <w:rPr>
          <w:rFonts w:cs="Arial"/>
          <w:szCs w:val="20"/>
        </w:rPr>
        <w:t>INFORMACIJE V ZVEZI Z ODPIRANJEM PONUDB</w:t>
      </w:r>
      <w:bookmarkEnd w:id="14"/>
    </w:p>
    <w:p w14:paraId="53CD23AC" w14:textId="77777777" w:rsidR="008E4247" w:rsidRPr="0084449D" w:rsidRDefault="008E4247" w:rsidP="00366985">
      <w:pPr>
        <w:rPr>
          <w:rFonts w:cs="Arial"/>
          <w:szCs w:val="20"/>
        </w:rPr>
      </w:pPr>
    </w:p>
    <w:p w14:paraId="7551B75C" w14:textId="13F71924" w:rsidR="00C20C15" w:rsidRPr="0084449D" w:rsidRDefault="00C20C15" w:rsidP="00C20C15">
      <w:pPr>
        <w:suppressAutoHyphens/>
        <w:autoSpaceDN w:val="0"/>
        <w:spacing w:line="240" w:lineRule="auto"/>
        <w:textAlignment w:val="baseline"/>
      </w:pPr>
      <w:r w:rsidRPr="0084449D">
        <w:rPr>
          <w:rFonts w:cs="Arial"/>
          <w:szCs w:val="20"/>
        </w:rPr>
        <w:t xml:space="preserve">Odpiranje ponudb bo potekalo samodejno v sistemu e-JN </w:t>
      </w:r>
      <w:r w:rsidRPr="0084449D">
        <w:t xml:space="preserve">na spletnem naslovu </w:t>
      </w:r>
      <w:hyperlink r:id="rId12" w:history="1">
        <w:r w:rsidRPr="0084449D">
          <w:rPr>
            <w:rFonts w:cs="Arial"/>
            <w:color w:val="0000FF"/>
            <w:szCs w:val="20"/>
            <w:u w:val="single"/>
            <w:lang w:eastAsia="sl-SI"/>
          </w:rPr>
          <w:t>https://ejn.gov.si</w:t>
        </w:r>
      </w:hyperlink>
      <w:r w:rsidRPr="0084449D">
        <w:rPr>
          <w:rFonts w:cs="Arial"/>
          <w:color w:val="0000FF"/>
          <w:szCs w:val="20"/>
          <w:lang w:eastAsia="sl-SI"/>
        </w:rPr>
        <w:t xml:space="preserve">, </w:t>
      </w:r>
      <w:r w:rsidRPr="0084449D">
        <w:t>na dan in uro, kot je to določeno v obvestilu o naročilu, objavljenem na portalu javnih naročil</w:t>
      </w:r>
      <w:r w:rsidR="004C7578" w:rsidRPr="0084449D">
        <w:t>, v dodatku k Uradnemu listu EU in v informacijskem sistemu e-JN.</w:t>
      </w:r>
    </w:p>
    <w:p w14:paraId="5AF43E54" w14:textId="77777777" w:rsidR="00C20C15" w:rsidRPr="0084449D" w:rsidRDefault="00C20C15" w:rsidP="00C20C15">
      <w:pPr>
        <w:suppressAutoHyphens/>
        <w:autoSpaceDN w:val="0"/>
        <w:textAlignment w:val="baseline"/>
      </w:pPr>
    </w:p>
    <w:p w14:paraId="67080ABC" w14:textId="77777777" w:rsidR="00C20C15" w:rsidRPr="0084449D" w:rsidRDefault="00C20C15" w:rsidP="00C20C15">
      <w:pPr>
        <w:suppressAutoHyphens/>
        <w:autoSpaceDN w:val="0"/>
        <w:textAlignment w:val="baseline"/>
      </w:pPr>
      <w:r w:rsidRPr="0084449D">
        <w:t xml:space="preserve">Odpiranje poteka tako, da sistem e-JN samodejno ob uri, ki je določena za javno odpiranje ponudb, prikaže podatke o ponudniku, </w:t>
      </w:r>
      <w:r w:rsidRPr="0084449D">
        <w:rPr>
          <w:rFonts w:cs="Arial"/>
          <w:bCs/>
          <w:szCs w:val="20"/>
        </w:rPr>
        <w:t>skupni vrednosti brez davka, skupni vrednosti davka in skupni vrednosti z davkom</w:t>
      </w:r>
      <w:r w:rsidRPr="0084449D">
        <w:t xml:space="preserve"> ter omogoči dostop do predračuna, ki je naložen v sistemu e-JN v razdelku »Skupna ponudbena vrednost«, v delu »Predračun«. </w:t>
      </w:r>
    </w:p>
    <w:p w14:paraId="3A90AF8E" w14:textId="77777777" w:rsidR="00C20C15" w:rsidRPr="0084449D" w:rsidRDefault="00C20C15" w:rsidP="00C20C15">
      <w:pPr>
        <w:suppressAutoHyphens/>
        <w:autoSpaceDN w:val="0"/>
        <w:textAlignment w:val="baseline"/>
      </w:pPr>
    </w:p>
    <w:p w14:paraId="5BABAB95" w14:textId="77777777" w:rsidR="00C20C15" w:rsidRPr="0084449D" w:rsidRDefault="00C20C15" w:rsidP="00C20C15">
      <w:pPr>
        <w:suppressAutoHyphens/>
        <w:autoSpaceDN w:val="0"/>
        <w:spacing w:line="240" w:lineRule="auto"/>
        <w:textAlignment w:val="baseline"/>
      </w:pPr>
      <w:r w:rsidRPr="0084449D">
        <w:t>Ponudnikom, ki bodo oddali ponudbe, bo zapisnik o odpiranju ponudb na voljo v sistemu e-JN v seznamu prejetih ponudb.</w:t>
      </w:r>
    </w:p>
    <w:p w14:paraId="162CC688" w14:textId="77777777" w:rsidR="00F24934" w:rsidRPr="0084449D" w:rsidRDefault="00F24934" w:rsidP="00366985">
      <w:pPr>
        <w:rPr>
          <w:rFonts w:cs="Arial"/>
          <w:szCs w:val="20"/>
        </w:rPr>
      </w:pPr>
    </w:p>
    <w:p w14:paraId="4B2666FD" w14:textId="77777777" w:rsidR="0002767E" w:rsidRPr="0084449D" w:rsidRDefault="0002767E" w:rsidP="00366985">
      <w:pPr>
        <w:rPr>
          <w:rFonts w:cs="Arial"/>
          <w:szCs w:val="20"/>
        </w:rPr>
      </w:pPr>
    </w:p>
    <w:p w14:paraId="63696546" w14:textId="77777777" w:rsidR="00400A3C" w:rsidRPr="0084449D" w:rsidRDefault="00C91BF6" w:rsidP="00366985">
      <w:pPr>
        <w:pStyle w:val="Naslov1"/>
        <w:spacing w:line="260" w:lineRule="atLeast"/>
        <w:rPr>
          <w:rFonts w:cs="Arial"/>
          <w:sz w:val="20"/>
          <w:szCs w:val="20"/>
        </w:rPr>
      </w:pPr>
      <w:bookmarkStart w:id="15" w:name="_Toc336851734"/>
      <w:bookmarkStart w:id="16" w:name="_Toc336851782"/>
      <w:bookmarkStart w:id="17" w:name="_Toc192244827"/>
      <w:r w:rsidRPr="0084449D">
        <w:rPr>
          <w:rFonts w:cs="Arial"/>
          <w:sz w:val="20"/>
          <w:szCs w:val="20"/>
        </w:rPr>
        <w:t>PRAVNA PODLAGA</w:t>
      </w:r>
      <w:bookmarkEnd w:id="15"/>
      <w:bookmarkEnd w:id="16"/>
      <w:bookmarkEnd w:id="17"/>
    </w:p>
    <w:p w14:paraId="5D5F1E99" w14:textId="77777777" w:rsidR="008E4247" w:rsidRPr="0084449D" w:rsidRDefault="008E4247" w:rsidP="00366985">
      <w:pPr>
        <w:rPr>
          <w:rFonts w:cs="Arial"/>
          <w:szCs w:val="20"/>
        </w:rPr>
      </w:pPr>
    </w:p>
    <w:p w14:paraId="2525AA33" w14:textId="627C919C" w:rsidR="000A4571" w:rsidRPr="0084449D" w:rsidRDefault="0032156A" w:rsidP="00366985">
      <w:pPr>
        <w:rPr>
          <w:rFonts w:cs="Arial"/>
          <w:szCs w:val="20"/>
        </w:rPr>
      </w:pPr>
      <w:r w:rsidRPr="0084449D">
        <w:rPr>
          <w:rFonts w:cs="Arial"/>
          <w:szCs w:val="20"/>
        </w:rPr>
        <w:t>Naročnik izvaja postopek</w:t>
      </w:r>
      <w:r w:rsidR="008C7509" w:rsidRPr="0084449D">
        <w:rPr>
          <w:rFonts w:cs="Arial"/>
          <w:szCs w:val="20"/>
        </w:rPr>
        <w:t xml:space="preserve"> oddaje javnega naročila </w:t>
      </w:r>
      <w:r w:rsidRPr="0084449D">
        <w:rPr>
          <w:rFonts w:cs="Arial"/>
          <w:szCs w:val="20"/>
        </w:rPr>
        <w:t>na podlagi</w:t>
      </w:r>
      <w:r w:rsidR="00400A3C" w:rsidRPr="0084449D">
        <w:rPr>
          <w:rFonts w:cs="Arial"/>
          <w:szCs w:val="20"/>
        </w:rPr>
        <w:t xml:space="preserve"> veljavnega zakona in podzakonskih aktov, ki urejajo javno naročanje, v skladu z veljavno zakonodajo, ki ureja področje javnih financ ter področje</w:t>
      </w:r>
      <w:r w:rsidRPr="0084449D">
        <w:rPr>
          <w:rFonts w:cs="Arial"/>
          <w:szCs w:val="20"/>
        </w:rPr>
        <w:t>m</w:t>
      </w:r>
      <w:r w:rsidR="00400A3C" w:rsidRPr="0084449D">
        <w:rPr>
          <w:rFonts w:cs="Arial"/>
          <w:szCs w:val="20"/>
        </w:rPr>
        <w:t>, ki je predmet javnega naročila.</w:t>
      </w:r>
    </w:p>
    <w:p w14:paraId="5FEAF1D9" w14:textId="2B368DDD" w:rsidR="00F24934" w:rsidRPr="0084449D" w:rsidRDefault="00F24934" w:rsidP="00366985">
      <w:pPr>
        <w:rPr>
          <w:rFonts w:cs="Arial"/>
          <w:szCs w:val="20"/>
        </w:rPr>
      </w:pPr>
    </w:p>
    <w:p w14:paraId="4D9E79FD" w14:textId="77777777" w:rsidR="004108BA" w:rsidRPr="0084449D" w:rsidRDefault="004108BA" w:rsidP="00366985">
      <w:pPr>
        <w:rPr>
          <w:rFonts w:cs="Arial"/>
          <w:szCs w:val="20"/>
        </w:rPr>
      </w:pPr>
    </w:p>
    <w:p w14:paraId="719885FD" w14:textId="77777777" w:rsidR="00400A3C" w:rsidRPr="0084449D" w:rsidRDefault="00C91BF6" w:rsidP="00366985">
      <w:pPr>
        <w:pStyle w:val="Naslov1"/>
        <w:spacing w:line="260" w:lineRule="atLeast"/>
        <w:rPr>
          <w:rFonts w:cs="Arial"/>
          <w:sz w:val="20"/>
          <w:szCs w:val="20"/>
        </w:rPr>
      </w:pPr>
      <w:bookmarkStart w:id="18" w:name="_Toc336851735"/>
      <w:bookmarkStart w:id="19" w:name="_Toc336851783"/>
      <w:bookmarkStart w:id="20" w:name="_Toc192244828"/>
      <w:r w:rsidRPr="0084449D">
        <w:rPr>
          <w:rFonts w:cs="Arial"/>
          <w:sz w:val="20"/>
          <w:szCs w:val="20"/>
        </w:rPr>
        <w:t xml:space="preserve">TEMELJNA PRAVILA </w:t>
      </w:r>
      <w:bookmarkEnd w:id="18"/>
      <w:bookmarkEnd w:id="19"/>
      <w:r w:rsidR="00E763F2" w:rsidRPr="0084449D">
        <w:rPr>
          <w:rFonts w:cs="Arial"/>
          <w:sz w:val="20"/>
          <w:szCs w:val="20"/>
        </w:rPr>
        <w:t>POSLOVANJA</w:t>
      </w:r>
      <w:bookmarkEnd w:id="20"/>
    </w:p>
    <w:p w14:paraId="03592B02" w14:textId="77777777" w:rsidR="006B5CB6" w:rsidRPr="0084449D" w:rsidRDefault="006B5CB6" w:rsidP="00366985">
      <w:pPr>
        <w:rPr>
          <w:rFonts w:cs="Arial"/>
          <w:szCs w:val="20"/>
        </w:rPr>
      </w:pPr>
    </w:p>
    <w:p w14:paraId="0ED39504" w14:textId="77777777" w:rsidR="006B5CB6" w:rsidRPr="0084449D" w:rsidRDefault="00580246" w:rsidP="00366985">
      <w:pPr>
        <w:pStyle w:val="Naslov2"/>
        <w:numPr>
          <w:ilvl w:val="1"/>
          <w:numId w:val="13"/>
        </w:numPr>
        <w:spacing w:line="260" w:lineRule="atLeast"/>
        <w:ind w:hanging="499"/>
        <w:rPr>
          <w:rFonts w:cs="Arial"/>
          <w:szCs w:val="20"/>
        </w:rPr>
      </w:pPr>
      <w:bookmarkStart w:id="21" w:name="_Toc336851736"/>
      <w:bookmarkStart w:id="22" w:name="_Toc336851784"/>
      <w:bookmarkStart w:id="23" w:name="_Toc192244829"/>
      <w:r w:rsidRPr="0084449D">
        <w:rPr>
          <w:rFonts w:cs="Arial"/>
          <w:szCs w:val="20"/>
        </w:rPr>
        <w:t>Dostop do razpisne dokumentacije</w:t>
      </w:r>
      <w:bookmarkEnd w:id="21"/>
      <w:bookmarkEnd w:id="22"/>
      <w:bookmarkEnd w:id="23"/>
    </w:p>
    <w:p w14:paraId="66087126" w14:textId="77777777" w:rsidR="006B5CB6" w:rsidRPr="0084449D" w:rsidRDefault="006B5CB6" w:rsidP="00366985">
      <w:pPr>
        <w:rPr>
          <w:rFonts w:cs="Arial"/>
          <w:szCs w:val="20"/>
        </w:rPr>
      </w:pPr>
    </w:p>
    <w:p w14:paraId="5C015C0A" w14:textId="319F5E45" w:rsidR="006B5CB6" w:rsidRPr="0084449D" w:rsidRDefault="005F4769" w:rsidP="00366985">
      <w:pPr>
        <w:rPr>
          <w:rFonts w:cs="Arial"/>
          <w:szCs w:val="20"/>
        </w:rPr>
      </w:pPr>
      <w:r w:rsidRPr="0084449D">
        <w:rPr>
          <w:rFonts w:cs="Arial"/>
          <w:szCs w:val="20"/>
        </w:rPr>
        <w:t>Dokumentacija v zvezi z oddajo javnega naročila je objavljena v okviru objave tega naročila na portalu javnih naročil.</w:t>
      </w:r>
    </w:p>
    <w:p w14:paraId="09941EC6" w14:textId="77777777" w:rsidR="002C39DA" w:rsidRPr="0084449D" w:rsidRDefault="002C39DA" w:rsidP="00366985">
      <w:pPr>
        <w:rPr>
          <w:rFonts w:cs="Arial"/>
          <w:szCs w:val="20"/>
        </w:rPr>
      </w:pPr>
    </w:p>
    <w:p w14:paraId="3B34C9F8" w14:textId="77777777" w:rsidR="00400A3C" w:rsidRPr="0084449D" w:rsidRDefault="00AF1D23" w:rsidP="00366985">
      <w:pPr>
        <w:pStyle w:val="Naslov2"/>
        <w:numPr>
          <w:ilvl w:val="1"/>
          <w:numId w:val="13"/>
        </w:numPr>
        <w:spacing w:line="260" w:lineRule="atLeast"/>
        <w:ind w:hanging="499"/>
        <w:rPr>
          <w:rFonts w:cs="Arial"/>
          <w:szCs w:val="20"/>
        </w:rPr>
      </w:pPr>
      <w:bookmarkStart w:id="24" w:name="_Toc336851737"/>
      <w:bookmarkStart w:id="25" w:name="_Toc336851785"/>
      <w:bookmarkStart w:id="26" w:name="_Toc192244830"/>
      <w:r w:rsidRPr="0084449D">
        <w:rPr>
          <w:rFonts w:cs="Arial"/>
          <w:szCs w:val="20"/>
        </w:rPr>
        <w:t xml:space="preserve">Obvestila in pojasnila v zvezi z </w:t>
      </w:r>
      <w:bookmarkEnd w:id="24"/>
      <w:bookmarkEnd w:id="25"/>
      <w:r w:rsidRPr="0084449D">
        <w:rPr>
          <w:rFonts w:cs="Arial"/>
          <w:szCs w:val="20"/>
        </w:rPr>
        <w:t>razpisno dokumentacijo</w:t>
      </w:r>
      <w:bookmarkEnd w:id="26"/>
    </w:p>
    <w:p w14:paraId="7334FCDE" w14:textId="77777777" w:rsidR="006B5CB6" w:rsidRPr="0084449D" w:rsidRDefault="006B5CB6" w:rsidP="00366985">
      <w:pPr>
        <w:rPr>
          <w:rFonts w:cs="Arial"/>
          <w:szCs w:val="20"/>
        </w:rPr>
      </w:pPr>
    </w:p>
    <w:p w14:paraId="52D5BF51" w14:textId="17AE932D" w:rsidR="00CC7517" w:rsidRPr="0084449D" w:rsidRDefault="00CC7517" w:rsidP="00366985">
      <w:pPr>
        <w:rPr>
          <w:rFonts w:cs="Arial"/>
          <w:szCs w:val="20"/>
        </w:rPr>
      </w:pPr>
      <w:r w:rsidRPr="0084449D">
        <w:rPr>
          <w:rFonts w:cs="Arial"/>
          <w:szCs w:val="20"/>
        </w:rPr>
        <w:lastRenderedPageBreak/>
        <w:t>Komunikacija s ponudniki o vprašanjih v zvezi z vsebino naročila in v zvezi s pripravo ponudbe poteka izključno preko portala javnih naročil.</w:t>
      </w:r>
    </w:p>
    <w:p w14:paraId="1F50F347" w14:textId="77777777" w:rsidR="00E53C86" w:rsidRPr="0084449D" w:rsidRDefault="00E53C86" w:rsidP="00366985">
      <w:pPr>
        <w:rPr>
          <w:rFonts w:cs="Arial"/>
          <w:szCs w:val="20"/>
        </w:rPr>
      </w:pPr>
    </w:p>
    <w:p w14:paraId="03328F7F" w14:textId="4565F932" w:rsidR="00CC7517" w:rsidRPr="0084449D" w:rsidRDefault="00CC7517" w:rsidP="00366985">
      <w:pPr>
        <w:rPr>
          <w:rFonts w:cs="Arial"/>
          <w:szCs w:val="20"/>
        </w:rPr>
      </w:pPr>
      <w:r w:rsidRPr="0084449D">
        <w:rPr>
          <w:rFonts w:cs="Arial"/>
          <w:szCs w:val="20"/>
        </w:rPr>
        <w:t>Naročnik bo zahtevo za pojasnilo razpisne dokumentacije oziroma kakršnokoli drugo vprašanje v zvezi z naročilom štel kot pravočasno, v kolikor bo na portalu javnih naročil zastavljeno najkasneje do</w:t>
      </w:r>
      <w:r w:rsidR="00AB1791" w:rsidRPr="0084449D">
        <w:rPr>
          <w:rFonts w:cs="Arial"/>
          <w:szCs w:val="20"/>
        </w:rPr>
        <w:t xml:space="preserve"> dneva in ure, kot je to določeno v obvestilu o naročilu, objavljenem na portalu javnih naročil in v dodatku k Uradnemu listu EU.</w:t>
      </w:r>
    </w:p>
    <w:p w14:paraId="74FE20CD" w14:textId="77777777" w:rsidR="00AB1791" w:rsidRPr="0084449D" w:rsidRDefault="00AB1791" w:rsidP="00366985">
      <w:pPr>
        <w:rPr>
          <w:rFonts w:cs="Arial"/>
          <w:szCs w:val="20"/>
        </w:rPr>
      </w:pPr>
    </w:p>
    <w:p w14:paraId="3472FA89" w14:textId="4B29D9A1" w:rsidR="004D6BEE" w:rsidRPr="0084449D" w:rsidRDefault="00750910" w:rsidP="00366985">
      <w:pPr>
        <w:rPr>
          <w:rFonts w:cs="Arial"/>
          <w:szCs w:val="20"/>
        </w:rPr>
      </w:pPr>
      <w:r w:rsidRPr="0084449D">
        <w:rPr>
          <w:rFonts w:cs="Arial"/>
          <w:szCs w:val="20"/>
        </w:rPr>
        <w:t>Naročnik ne bo odgovarjal na komentarje.</w:t>
      </w:r>
    </w:p>
    <w:p w14:paraId="0B317346" w14:textId="03A79F4C" w:rsidR="00CC7517" w:rsidRPr="0084449D" w:rsidRDefault="00CC7517" w:rsidP="00366985"/>
    <w:p w14:paraId="5096D211" w14:textId="77777777" w:rsidR="00DC35CD" w:rsidRPr="0084449D" w:rsidRDefault="00DC35CD" w:rsidP="00366985"/>
    <w:p w14:paraId="7C007641" w14:textId="77777777" w:rsidR="00400A3C" w:rsidRPr="00851DEE" w:rsidRDefault="005E12E5" w:rsidP="00366985">
      <w:pPr>
        <w:pStyle w:val="Naslov1"/>
        <w:spacing w:line="260" w:lineRule="atLeast"/>
        <w:rPr>
          <w:rFonts w:cs="Arial"/>
          <w:sz w:val="20"/>
          <w:szCs w:val="20"/>
        </w:rPr>
      </w:pPr>
      <w:bookmarkStart w:id="27" w:name="_Toc336851738"/>
      <w:bookmarkStart w:id="28" w:name="_Toc336851786"/>
      <w:bookmarkStart w:id="29" w:name="_Toc192244831"/>
      <w:r w:rsidRPr="00851DEE">
        <w:rPr>
          <w:rFonts w:cs="Arial"/>
          <w:sz w:val="20"/>
          <w:szCs w:val="20"/>
        </w:rPr>
        <w:t xml:space="preserve">SESTAVA </w:t>
      </w:r>
      <w:r w:rsidR="00750910" w:rsidRPr="00851DEE">
        <w:rPr>
          <w:rFonts w:cs="Arial"/>
          <w:sz w:val="20"/>
          <w:szCs w:val="20"/>
        </w:rPr>
        <w:t>D</w:t>
      </w:r>
      <w:r w:rsidRPr="00851DEE">
        <w:rPr>
          <w:rFonts w:cs="Arial"/>
          <w:sz w:val="20"/>
          <w:szCs w:val="20"/>
        </w:rPr>
        <w:t>OKUMENTACIJE</w:t>
      </w:r>
      <w:bookmarkEnd w:id="27"/>
      <w:bookmarkEnd w:id="28"/>
      <w:r w:rsidR="00750910" w:rsidRPr="00851DEE">
        <w:rPr>
          <w:rFonts w:cs="Arial"/>
          <w:sz w:val="20"/>
          <w:szCs w:val="20"/>
        </w:rPr>
        <w:t xml:space="preserve"> ZA ODDAJO JAVNEGA NAROČILA</w:t>
      </w:r>
      <w:bookmarkEnd w:id="29"/>
    </w:p>
    <w:p w14:paraId="38C58484" w14:textId="77777777" w:rsidR="008E4247" w:rsidRPr="00851DEE" w:rsidRDefault="008E4247" w:rsidP="00366985">
      <w:pPr>
        <w:rPr>
          <w:rFonts w:cs="Arial"/>
          <w:szCs w:val="20"/>
        </w:rPr>
      </w:pPr>
    </w:p>
    <w:p w14:paraId="0C7991E6" w14:textId="77777777" w:rsidR="00400A3C" w:rsidRPr="00851DEE" w:rsidRDefault="001673C6" w:rsidP="00366985">
      <w:pPr>
        <w:rPr>
          <w:rFonts w:cs="Arial"/>
          <w:szCs w:val="20"/>
        </w:rPr>
      </w:pPr>
      <w:bookmarkStart w:id="30" w:name="_Hlk513630830"/>
      <w:r w:rsidRPr="00851DEE">
        <w:rPr>
          <w:rFonts w:cs="Arial"/>
          <w:szCs w:val="20"/>
        </w:rPr>
        <w:t>D</w:t>
      </w:r>
      <w:r w:rsidR="00400A3C" w:rsidRPr="00851DEE">
        <w:rPr>
          <w:rFonts w:cs="Arial"/>
          <w:szCs w:val="20"/>
        </w:rPr>
        <w:t xml:space="preserve">okumentacijo </w:t>
      </w:r>
      <w:r w:rsidRPr="00851DEE">
        <w:rPr>
          <w:rFonts w:cs="Arial"/>
          <w:szCs w:val="20"/>
        </w:rPr>
        <w:t xml:space="preserve">za oddajo javnega naročila </w:t>
      </w:r>
      <w:r w:rsidR="00400A3C" w:rsidRPr="00851DEE">
        <w:rPr>
          <w:rFonts w:cs="Arial"/>
          <w:szCs w:val="20"/>
        </w:rPr>
        <w:t>sestavljajo:</w:t>
      </w:r>
      <w:r w:rsidR="00C450AB" w:rsidRPr="00851DEE">
        <w:rPr>
          <w:rFonts w:cs="Arial"/>
          <w:szCs w:val="20"/>
        </w:rPr>
        <w:t xml:space="preserve"> </w:t>
      </w:r>
    </w:p>
    <w:p w14:paraId="2EDEE525" w14:textId="396AF91C" w:rsidR="0071261A" w:rsidRPr="00851DEE" w:rsidRDefault="002463DF" w:rsidP="00366985">
      <w:pPr>
        <w:pStyle w:val="Odstavekseznama"/>
        <w:numPr>
          <w:ilvl w:val="0"/>
          <w:numId w:val="4"/>
        </w:numPr>
        <w:ind w:left="567" w:hanging="425"/>
        <w:rPr>
          <w:rFonts w:cs="Arial"/>
          <w:szCs w:val="20"/>
        </w:rPr>
      </w:pPr>
      <w:bookmarkStart w:id="31" w:name="_Hlk525643828"/>
      <w:bookmarkStart w:id="32" w:name="_Hlk506530347"/>
      <w:r w:rsidRPr="00851DEE">
        <w:rPr>
          <w:rFonts w:cs="Arial"/>
          <w:szCs w:val="20"/>
        </w:rPr>
        <w:t>N</w:t>
      </w:r>
      <w:r w:rsidR="00400A3C" w:rsidRPr="00851DEE">
        <w:rPr>
          <w:rFonts w:cs="Arial"/>
          <w:szCs w:val="20"/>
        </w:rPr>
        <w:t xml:space="preserve">avodila </w:t>
      </w:r>
      <w:r w:rsidR="004366F9" w:rsidRPr="00851DEE">
        <w:rPr>
          <w:rFonts w:cs="Arial"/>
          <w:szCs w:val="20"/>
        </w:rPr>
        <w:t>gospodarskim subjektom</w:t>
      </w:r>
      <w:r w:rsidR="00FE1391" w:rsidRPr="00851DEE">
        <w:rPr>
          <w:rFonts w:cs="Arial"/>
          <w:szCs w:val="20"/>
        </w:rPr>
        <w:t xml:space="preserve"> za pripravo ponudbe</w:t>
      </w:r>
      <w:r w:rsidRPr="00851DEE">
        <w:rPr>
          <w:rFonts w:cs="Arial"/>
          <w:szCs w:val="20"/>
        </w:rPr>
        <w:t>,</w:t>
      </w:r>
    </w:p>
    <w:p w14:paraId="57E36BF4" w14:textId="17B985ED" w:rsidR="00E100B0" w:rsidRPr="00F15305" w:rsidRDefault="00E100B0" w:rsidP="00366985">
      <w:pPr>
        <w:pStyle w:val="Odstavekseznama"/>
        <w:numPr>
          <w:ilvl w:val="0"/>
          <w:numId w:val="4"/>
        </w:numPr>
        <w:ind w:left="567" w:hanging="425"/>
        <w:rPr>
          <w:rFonts w:cs="Arial"/>
          <w:szCs w:val="20"/>
        </w:rPr>
      </w:pPr>
      <w:r w:rsidRPr="00F15305">
        <w:rPr>
          <w:rFonts w:cs="Arial"/>
          <w:szCs w:val="20"/>
        </w:rPr>
        <w:t>Specifikacije,</w:t>
      </w:r>
    </w:p>
    <w:p w14:paraId="6B271970" w14:textId="41A5513F" w:rsidR="006B662F" w:rsidRPr="00F15305" w:rsidRDefault="006B662F" w:rsidP="00366985">
      <w:pPr>
        <w:pStyle w:val="Odstavekseznama"/>
        <w:numPr>
          <w:ilvl w:val="0"/>
          <w:numId w:val="4"/>
        </w:numPr>
        <w:ind w:left="567" w:hanging="425"/>
        <w:rPr>
          <w:rFonts w:cs="Arial"/>
          <w:szCs w:val="20"/>
        </w:rPr>
      </w:pPr>
      <w:r w:rsidRPr="00F15305">
        <w:rPr>
          <w:rFonts w:cs="Arial"/>
          <w:szCs w:val="20"/>
        </w:rPr>
        <w:t>Tehnične zahteve,</w:t>
      </w:r>
    </w:p>
    <w:p w14:paraId="45B2DEEB" w14:textId="77777777" w:rsidR="0093402D" w:rsidRPr="006C1F5F" w:rsidRDefault="0093402D" w:rsidP="0093402D">
      <w:pPr>
        <w:pStyle w:val="Odstavekseznama"/>
        <w:numPr>
          <w:ilvl w:val="0"/>
          <w:numId w:val="4"/>
        </w:numPr>
        <w:ind w:left="567" w:hanging="425"/>
        <w:rPr>
          <w:rFonts w:cs="Arial"/>
          <w:szCs w:val="20"/>
        </w:rPr>
      </w:pPr>
      <w:r w:rsidRPr="006C1F5F">
        <w:rPr>
          <w:rFonts w:cs="Arial"/>
          <w:szCs w:val="20"/>
        </w:rPr>
        <w:t>obrazec »Povzetek predračuna - rekapitulacija«;</w:t>
      </w:r>
    </w:p>
    <w:p w14:paraId="7E2AAA76" w14:textId="0B9555B0" w:rsidR="0093402D" w:rsidRPr="006C1F5F" w:rsidRDefault="0093402D" w:rsidP="0093402D">
      <w:pPr>
        <w:pStyle w:val="Odstavekseznama"/>
        <w:numPr>
          <w:ilvl w:val="0"/>
          <w:numId w:val="4"/>
        </w:numPr>
        <w:ind w:left="567" w:hanging="425"/>
        <w:rPr>
          <w:rFonts w:cs="Arial"/>
          <w:szCs w:val="20"/>
        </w:rPr>
      </w:pPr>
      <w:r w:rsidRPr="006C1F5F">
        <w:rPr>
          <w:rFonts w:cs="Arial"/>
          <w:szCs w:val="20"/>
        </w:rPr>
        <w:t>obrazec »Predračun«;</w:t>
      </w:r>
    </w:p>
    <w:p w14:paraId="77E5FDA1" w14:textId="77777777" w:rsidR="00841CD1" w:rsidRPr="009666C4" w:rsidRDefault="00841CD1" w:rsidP="00366985">
      <w:pPr>
        <w:pStyle w:val="Odstavekseznama"/>
        <w:numPr>
          <w:ilvl w:val="0"/>
          <w:numId w:val="4"/>
        </w:numPr>
        <w:ind w:left="567" w:hanging="425"/>
        <w:rPr>
          <w:rFonts w:cs="Arial"/>
          <w:szCs w:val="20"/>
        </w:rPr>
      </w:pPr>
      <w:r w:rsidRPr="009666C4">
        <w:rPr>
          <w:rFonts w:cs="Arial"/>
          <w:szCs w:val="20"/>
        </w:rPr>
        <w:t>obrazec »ESPD« v elektronski obliki (datoteka XML) - za vse gospodarske subjekte,</w:t>
      </w:r>
    </w:p>
    <w:p w14:paraId="28C07814" w14:textId="13639EB2" w:rsidR="005B48AD" w:rsidRPr="002A0254" w:rsidRDefault="00FD4BD6" w:rsidP="00366985">
      <w:pPr>
        <w:pStyle w:val="Odstavekseznama"/>
        <w:numPr>
          <w:ilvl w:val="0"/>
          <w:numId w:val="4"/>
        </w:numPr>
        <w:ind w:left="567" w:hanging="425"/>
        <w:rPr>
          <w:rFonts w:cs="Arial"/>
          <w:szCs w:val="20"/>
        </w:rPr>
      </w:pPr>
      <w:bookmarkStart w:id="33" w:name="_Hlk532917944"/>
      <w:r w:rsidRPr="002A0254">
        <w:rPr>
          <w:rFonts w:cs="Arial"/>
          <w:szCs w:val="20"/>
        </w:rPr>
        <w:t xml:space="preserve">obrazec </w:t>
      </w:r>
      <w:r w:rsidR="002463DF" w:rsidRPr="002A0254">
        <w:rPr>
          <w:rFonts w:cs="Arial"/>
          <w:szCs w:val="20"/>
        </w:rPr>
        <w:t>»</w:t>
      </w:r>
      <w:r w:rsidRPr="002A0254">
        <w:rPr>
          <w:rFonts w:cs="Arial"/>
          <w:szCs w:val="20"/>
        </w:rPr>
        <w:t>S</w:t>
      </w:r>
      <w:r w:rsidR="00182BED" w:rsidRPr="002A0254">
        <w:rPr>
          <w:rFonts w:cs="Arial"/>
          <w:szCs w:val="20"/>
        </w:rPr>
        <w:t xml:space="preserve">oglasje </w:t>
      </w:r>
      <w:r w:rsidR="00FF6CD4" w:rsidRPr="002A0254">
        <w:rPr>
          <w:rFonts w:cs="Arial"/>
          <w:szCs w:val="20"/>
        </w:rPr>
        <w:t>podizvajalca</w:t>
      </w:r>
      <w:r w:rsidR="005E5845" w:rsidRPr="002A0254">
        <w:rPr>
          <w:rFonts w:cs="Arial"/>
          <w:szCs w:val="20"/>
        </w:rPr>
        <w:t xml:space="preserve"> za neposredna plačila</w:t>
      </w:r>
      <w:r w:rsidR="002463DF" w:rsidRPr="002A0254">
        <w:rPr>
          <w:rFonts w:cs="Arial"/>
          <w:szCs w:val="20"/>
        </w:rPr>
        <w:t>«,</w:t>
      </w:r>
    </w:p>
    <w:p w14:paraId="6FCBC4CA" w14:textId="68E3FD29" w:rsidR="000863BC" w:rsidRPr="006C1F5F" w:rsidRDefault="000863BC" w:rsidP="00366985">
      <w:pPr>
        <w:pStyle w:val="Odstavekseznama"/>
        <w:numPr>
          <w:ilvl w:val="0"/>
          <w:numId w:val="4"/>
        </w:numPr>
        <w:ind w:left="567" w:hanging="425"/>
        <w:rPr>
          <w:rFonts w:cs="Arial"/>
          <w:szCs w:val="20"/>
        </w:rPr>
      </w:pPr>
      <w:r w:rsidRPr="006C1F5F">
        <w:rPr>
          <w:rFonts w:cs="Arial"/>
          <w:szCs w:val="20"/>
        </w:rPr>
        <w:t>obrazec »Izjava«</w:t>
      </w:r>
      <w:r w:rsidR="00481239" w:rsidRPr="006C1F5F">
        <w:rPr>
          <w:rFonts w:cs="Arial"/>
          <w:szCs w:val="20"/>
        </w:rPr>
        <w:t>,</w:t>
      </w:r>
    </w:p>
    <w:bookmarkEnd w:id="33"/>
    <w:p w14:paraId="4F02A498" w14:textId="77777777" w:rsidR="008837EF" w:rsidRPr="006C1F5F" w:rsidRDefault="00BA2639" w:rsidP="00366985">
      <w:pPr>
        <w:pStyle w:val="Odstavekseznama"/>
        <w:numPr>
          <w:ilvl w:val="0"/>
          <w:numId w:val="4"/>
        </w:numPr>
        <w:ind w:left="567" w:hanging="425"/>
        <w:rPr>
          <w:rFonts w:cs="Arial"/>
          <w:szCs w:val="20"/>
        </w:rPr>
      </w:pPr>
      <w:r w:rsidRPr="006C1F5F">
        <w:rPr>
          <w:rFonts w:cs="Arial"/>
          <w:szCs w:val="20"/>
        </w:rPr>
        <w:t>obrazec</w:t>
      </w:r>
      <w:r w:rsidR="00AA5C06" w:rsidRPr="006C1F5F">
        <w:rPr>
          <w:rFonts w:cs="Arial"/>
          <w:szCs w:val="20"/>
        </w:rPr>
        <w:t xml:space="preserve"> </w:t>
      </w:r>
      <w:r w:rsidR="002463DF" w:rsidRPr="006C1F5F">
        <w:rPr>
          <w:rFonts w:cs="Arial"/>
          <w:szCs w:val="20"/>
        </w:rPr>
        <w:t>»Zavarovanje</w:t>
      </w:r>
      <w:r w:rsidR="00AA5C06" w:rsidRPr="006C1F5F">
        <w:rPr>
          <w:rFonts w:cs="Arial"/>
          <w:szCs w:val="20"/>
        </w:rPr>
        <w:t xml:space="preserve"> </w:t>
      </w:r>
      <w:r w:rsidR="008837EF" w:rsidRPr="006C1F5F">
        <w:rPr>
          <w:rFonts w:cs="Arial"/>
          <w:szCs w:val="20"/>
        </w:rPr>
        <w:t>za dobro izvedbo pogodbenih obveznosti</w:t>
      </w:r>
      <w:r w:rsidR="002463DF" w:rsidRPr="006C1F5F">
        <w:rPr>
          <w:rFonts w:cs="Arial"/>
          <w:szCs w:val="20"/>
        </w:rPr>
        <w:t>«,</w:t>
      </w:r>
    </w:p>
    <w:p w14:paraId="5786086F" w14:textId="3CAB1F53" w:rsidR="00A96C42" w:rsidRPr="006C1F5F" w:rsidRDefault="00495289" w:rsidP="00366985">
      <w:pPr>
        <w:pStyle w:val="Odstavekseznama"/>
        <w:numPr>
          <w:ilvl w:val="0"/>
          <w:numId w:val="4"/>
        </w:numPr>
        <w:ind w:left="567" w:hanging="425"/>
        <w:rPr>
          <w:rFonts w:cs="Arial"/>
          <w:szCs w:val="20"/>
        </w:rPr>
      </w:pPr>
      <w:r w:rsidRPr="006C1F5F">
        <w:rPr>
          <w:rFonts w:cs="Arial"/>
          <w:szCs w:val="20"/>
        </w:rPr>
        <w:t xml:space="preserve">vzorec </w:t>
      </w:r>
      <w:r w:rsidR="008837EF" w:rsidRPr="006C1F5F">
        <w:rPr>
          <w:rFonts w:cs="Arial"/>
          <w:szCs w:val="20"/>
        </w:rPr>
        <w:t>pogodbe</w:t>
      </w:r>
      <w:r w:rsidR="00A96C42" w:rsidRPr="006C1F5F">
        <w:rPr>
          <w:rFonts w:cs="Arial"/>
          <w:szCs w:val="20"/>
        </w:rPr>
        <w:t>,</w:t>
      </w:r>
    </w:p>
    <w:bookmarkEnd w:id="30"/>
    <w:bookmarkEnd w:id="31"/>
    <w:p w14:paraId="6EC0A3E6" w14:textId="49B0819D" w:rsidR="00EB3B2D" w:rsidRPr="000C0283" w:rsidRDefault="00EB3B2D" w:rsidP="00EB3B2D">
      <w:pPr>
        <w:pStyle w:val="Odstavekseznama"/>
        <w:numPr>
          <w:ilvl w:val="0"/>
          <w:numId w:val="4"/>
        </w:numPr>
        <w:ind w:left="567" w:hanging="425"/>
        <w:rPr>
          <w:rFonts w:cs="Arial"/>
          <w:szCs w:val="20"/>
        </w:rPr>
      </w:pPr>
      <w:r w:rsidRPr="000C0283">
        <w:rPr>
          <w:rFonts w:cs="Arial"/>
          <w:szCs w:val="20"/>
        </w:rPr>
        <w:t>navodila za uporabo informacijskega sistema e-JN: PONUDNIKI, objavljena na spletnem naslovu https://ejn.gov.si.</w:t>
      </w:r>
    </w:p>
    <w:p w14:paraId="51BA75A4" w14:textId="4505BD80" w:rsidR="00C40335" w:rsidRPr="000B1406" w:rsidRDefault="00C40335" w:rsidP="00366985">
      <w:pPr>
        <w:rPr>
          <w:rFonts w:cs="Arial"/>
          <w:szCs w:val="20"/>
          <w:highlight w:val="yellow"/>
        </w:rPr>
      </w:pPr>
    </w:p>
    <w:p w14:paraId="0843C3DA" w14:textId="77777777" w:rsidR="00DC35CD" w:rsidRPr="000B1406" w:rsidRDefault="00DC35CD" w:rsidP="00366985">
      <w:pPr>
        <w:rPr>
          <w:rFonts w:cs="Arial"/>
          <w:szCs w:val="20"/>
          <w:highlight w:val="yellow"/>
        </w:rPr>
      </w:pPr>
    </w:p>
    <w:p w14:paraId="3C2746BD" w14:textId="77777777" w:rsidR="002B330E" w:rsidRPr="00DB6C56" w:rsidRDefault="002B330E" w:rsidP="00366985">
      <w:pPr>
        <w:pStyle w:val="Naslov1"/>
        <w:spacing w:line="260" w:lineRule="atLeast"/>
        <w:rPr>
          <w:rFonts w:cs="Arial"/>
          <w:sz w:val="20"/>
          <w:szCs w:val="20"/>
        </w:rPr>
      </w:pPr>
      <w:bookmarkStart w:id="34" w:name="_Toc192244832"/>
      <w:bookmarkEnd w:id="32"/>
      <w:r w:rsidRPr="00DB6C56">
        <w:rPr>
          <w:rFonts w:cs="Arial"/>
          <w:sz w:val="20"/>
          <w:szCs w:val="20"/>
        </w:rPr>
        <w:t>UGOTAVLJANJE SPOSOBNOSTI</w:t>
      </w:r>
      <w:bookmarkEnd w:id="34"/>
    </w:p>
    <w:p w14:paraId="49D19E3F" w14:textId="77777777" w:rsidR="008E4247" w:rsidRPr="00DB6C56" w:rsidRDefault="008E4247" w:rsidP="00366985">
      <w:pPr>
        <w:rPr>
          <w:rFonts w:cs="Arial"/>
          <w:szCs w:val="20"/>
        </w:rPr>
      </w:pPr>
    </w:p>
    <w:p w14:paraId="09B0ABB6" w14:textId="77777777" w:rsidR="008E4247" w:rsidRPr="00DB6C56" w:rsidRDefault="00CC66A4" w:rsidP="00366985">
      <w:pPr>
        <w:pStyle w:val="Naslov2"/>
        <w:numPr>
          <w:ilvl w:val="1"/>
          <w:numId w:val="13"/>
        </w:numPr>
        <w:spacing w:line="260" w:lineRule="atLeast"/>
        <w:ind w:hanging="499"/>
        <w:rPr>
          <w:rFonts w:cs="Arial"/>
          <w:szCs w:val="20"/>
        </w:rPr>
      </w:pPr>
      <w:bookmarkStart w:id="35" w:name="_Toc192244833"/>
      <w:r w:rsidRPr="00DB6C56">
        <w:rPr>
          <w:rFonts w:cs="Arial"/>
          <w:szCs w:val="20"/>
        </w:rPr>
        <w:t>Ugotavljanje sposobnosti za sodelovanje v postopku oddaje javnega naročila in dokazila</w:t>
      </w:r>
      <w:bookmarkEnd w:id="35"/>
      <w:r w:rsidRPr="00DB6C56">
        <w:rPr>
          <w:rFonts w:cs="Arial"/>
          <w:szCs w:val="20"/>
        </w:rPr>
        <w:t xml:space="preserve"> </w:t>
      </w:r>
    </w:p>
    <w:p w14:paraId="59B809E8" w14:textId="77777777" w:rsidR="005A4B9B" w:rsidRPr="00DB6C56" w:rsidRDefault="005A4B9B" w:rsidP="00366985">
      <w:pPr>
        <w:rPr>
          <w:rFonts w:cs="Arial"/>
          <w:szCs w:val="20"/>
        </w:rPr>
      </w:pPr>
    </w:p>
    <w:p w14:paraId="0460EA3E" w14:textId="4E8CB03E" w:rsidR="009A63EB" w:rsidRPr="00DB6C56" w:rsidRDefault="00473C53" w:rsidP="00366985">
      <w:pPr>
        <w:rPr>
          <w:rFonts w:eastAsia="Times New Roman" w:cs="Arial"/>
          <w:szCs w:val="20"/>
          <w:lang w:eastAsia="sl-SI"/>
        </w:rPr>
      </w:pPr>
      <w:r w:rsidRPr="00DB6C56">
        <w:rPr>
          <w:rFonts w:eastAsia="Times New Roman" w:cs="Arial"/>
          <w:szCs w:val="20"/>
          <w:lang w:eastAsia="sl-SI"/>
        </w:rPr>
        <w:t>Ponudnik mora izpolnjevati vse v tej</w:t>
      </w:r>
      <w:r w:rsidR="00E5235D" w:rsidRPr="00DB6C56">
        <w:rPr>
          <w:rFonts w:eastAsia="Times New Roman" w:cs="Arial"/>
          <w:szCs w:val="20"/>
          <w:lang w:eastAsia="sl-SI"/>
        </w:rPr>
        <w:t xml:space="preserve"> točki navedene pogoje.</w:t>
      </w:r>
    </w:p>
    <w:p w14:paraId="150701A7" w14:textId="77777777" w:rsidR="009A63EB" w:rsidRPr="00DB6C56" w:rsidRDefault="009A63EB" w:rsidP="00366985">
      <w:pPr>
        <w:rPr>
          <w:rFonts w:eastAsia="Times New Roman" w:cs="Arial"/>
          <w:szCs w:val="20"/>
          <w:lang w:eastAsia="sl-SI"/>
        </w:rPr>
      </w:pPr>
    </w:p>
    <w:p w14:paraId="48D70ED4" w14:textId="314C1A72" w:rsidR="00E5235D" w:rsidRPr="00DB6C56" w:rsidRDefault="000119A2" w:rsidP="00366985">
      <w:pPr>
        <w:rPr>
          <w:rFonts w:eastAsia="Times New Roman" w:cs="Arial"/>
          <w:szCs w:val="20"/>
          <w:lang w:eastAsia="sl-SI"/>
        </w:rPr>
      </w:pPr>
      <w:r w:rsidRPr="00DB6C56">
        <w:rPr>
          <w:rFonts w:eastAsia="Times New Roman" w:cs="Arial"/>
          <w:szCs w:val="20"/>
          <w:lang w:eastAsia="sl-SI"/>
        </w:rPr>
        <w:t xml:space="preserve">Ob predložitvi ponudbe bo naročnik namesto potrdil, ki jih izdajajo javni organi ali tretje osebe, </w:t>
      </w:r>
      <w:r w:rsidR="00E5235D" w:rsidRPr="00DB6C56">
        <w:rPr>
          <w:rFonts w:eastAsia="Times New Roman" w:cs="Arial"/>
          <w:szCs w:val="20"/>
          <w:lang w:eastAsia="sl-SI"/>
        </w:rPr>
        <w:t>v skladu s 79. členom ZJN-3 sprejel ESPD, ki vključuje posodobljeno lastno izjavo, kot predhodni dokaz</w:t>
      </w:r>
      <w:r w:rsidRPr="00DB6C56">
        <w:rPr>
          <w:rFonts w:eastAsia="Times New Roman" w:cs="Arial"/>
          <w:szCs w:val="20"/>
          <w:lang w:eastAsia="sl-SI"/>
        </w:rPr>
        <w:t xml:space="preserve"> v zvezi s točkami </w:t>
      </w:r>
      <w:r w:rsidR="00C20C15" w:rsidRPr="00DB6C56">
        <w:rPr>
          <w:rFonts w:eastAsia="Times New Roman" w:cs="Arial"/>
          <w:szCs w:val="20"/>
          <w:lang w:eastAsia="sl-SI"/>
        </w:rPr>
        <w:t>9.</w:t>
      </w:r>
      <w:r w:rsidRPr="00DB6C56">
        <w:rPr>
          <w:rFonts w:eastAsia="Times New Roman" w:cs="Arial"/>
          <w:szCs w:val="20"/>
          <w:lang w:eastAsia="sl-SI"/>
        </w:rPr>
        <w:t xml:space="preserve">1.1, </w:t>
      </w:r>
      <w:r w:rsidR="00C20C15" w:rsidRPr="00DB6C56">
        <w:rPr>
          <w:rFonts w:eastAsia="Times New Roman" w:cs="Arial"/>
          <w:szCs w:val="20"/>
          <w:lang w:eastAsia="sl-SI"/>
        </w:rPr>
        <w:t>9</w:t>
      </w:r>
      <w:r w:rsidR="00A96C42" w:rsidRPr="00DB6C56">
        <w:rPr>
          <w:rFonts w:eastAsia="Times New Roman" w:cs="Arial"/>
          <w:szCs w:val="20"/>
          <w:lang w:eastAsia="sl-SI"/>
        </w:rPr>
        <w:t xml:space="preserve">.1.2 </w:t>
      </w:r>
      <w:r w:rsidR="004A59DA" w:rsidRPr="00DB6C56">
        <w:rPr>
          <w:rFonts w:eastAsia="Times New Roman" w:cs="Arial"/>
          <w:szCs w:val="20"/>
          <w:lang w:eastAsia="sl-SI"/>
        </w:rPr>
        <w:t>,</w:t>
      </w:r>
      <w:r w:rsidR="00A96C42" w:rsidRPr="00DB6C56">
        <w:rPr>
          <w:rFonts w:eastAsia="Times New Roman" w:cs="Arial"/>
          <w:szCs w:val="20"/>
          <w:lang w:eastAsia="sl-SI"/>
        </w:rPr>
        <w:t xml:space="preserve"> </w:t>
      </w:r>
      <w:r w:rsidR="00C20C15" w:rsidRPr="00DB6C56">
        <w:rPr>
          <w:rFonts w:eastAsia="Times New Roman" w:cs="Arial"/>
          <w:szCs w:val="20"/>
          <w:lang w:eastAsia="sl-SI"/>
        </w:rPr>
        <w:t>9</w:t>
      </w:r>
      <w:r w:rsidRPr="00DB6C56">
        <w:rPr>
          <w:rFonts w:eastAsia="Times New Roman" w:cs="Arial"/>
          <w:szCs w:val="20"/>
          <w:lang w:eastAsia="sl-SI"/>
        </w:rPr>
        <w:t>.1.3</w:t>
      </w:r>
      <w:r w:rsidR="00477275" w:rsidRPr="00DB6C56">
        <w:rPr>
          <w:rFonts w:eastAsia="Times New Roman" w:cs="Arial"/>
          <w:szCs w:val="20"/>
          <w:lang w:eastAsia="sl-SI"/>
        </w:rPr>
        <w:t xml:space="preserve"> </w:t>
      </w:r>
      <w:r w:rsidR="004A59DA" w:rsidRPr="00DB6C56">
        <w:rPr>
          <w:rFonts w:eastAsia="Times New Roman" w:cs="Arial"/>
          <w:szCs w:val="20"/>
          <w:lang w:eastAsia="sl-SI"/>
        </w:rPr>
        <w:t xml:space="preserve">in 9.1.4 </w:t>
      </w:r>
      <w:r w:rsidR="00E5235D" w:rsidRPr="00DB6C56">
        <w:rPr>
          <w:rFonts w:eastAsia="Times New Roman" w:cs="Arial"/>
          <w:szCs w:val="20"/>
          <w:lang w:eastAsia="sl-SI"/>
        </w:rPr>
        <w:t>teh navodil</w:t>
      </w:r>
      <w:r w:rsidRPr="00DB6C56">
        <w:rPr>
          <w:rFonts w:eastAsia="Times New Roman" w:cs="Arial"/>
          <w:szCs w:val="20"/>
          <w:lang w:eastAsia="sl-SI"/>
        </w:rPr>
        <w:t>.</w:t>
      </w:r>
      <w:r w:rsidR="00473C53" w:rsidRPr="00DB6C56">
        <w:rPr>
          <w:rFonts w:eastAsia="Times New Roman" w:cs="Arial"/>
          <w:szCs w:val="20"/>
          <w:lang w:eastAsia="sl-SI"/>
        </w:rPr>
        <w:t xml:space="preserve"> </w:t>
      </w:r>
      <w:r w:rsidR="00E5235D" w:rsidRPr="00DB6C56">
        <w:rPr>
          <w:rFonts w:eastAsia="Times New Roman" w:cs="Arial"/>
          <w:szCs w:val="20"/>
          <w:lang w:eastAsia="sl-SI"/>
        </w:rPr>
        <w:t xml:space="preserve">Naročnik bo lahko kadarkoli med postopkom </w:t>
      </w:r>
      <w:r w:rsidR="00056141" w:rsidRPr="00DB6C56">
        <w:rPr>
          <w:rFonts w:eastAsia="Times New Roman" w:cs="Arial"/>
          <w:szCs w:val="20"/>
          <w:lang w:eastAsia="sl-SI"/>
        </w:rPr>
        <w:t>ponudnike</w:t>
      </w:r>
      <w:r w:rsidR="00E5235D" w:rsidRPr="00DB6C56">
        <w:rPr>
          <w:rFonts w:eastAsia="Times New Roman" w:cs="Arial"/>
          <w:szCs w:val="20"/>
          <w:lang w:eastAsia="sl-SI"/>
        </w:rPr>
        <w:t xml:space="preserve"> pozval, da predložijo vsa dokazila ali del dokazil v zvezi z navedbami v ESPD.</w:t>
      </w:r>
    </w:p>
    <w:p w14:paraId="7D60A677" w14:textId="77777777" w:rsidR="00E5235D" w:rsidRPr="00DB6C56" w:rsidRDefault="00E5235D" w:rsidP="00366985">
      <w:pPr>
        <w:rPr>
          <w:rFonts w:eastAsia="Times New Roman" w:cs="Arial"/>
          <w:szCs w:val="20"/>
          <w:lang w:eastAsia="sl-SI"/>
        </w:rPr>
      </w:pPr>
    </w:p>
    <w:p w14:paraId="7FDF200F" w14:textId="201B94CC" w:rsidR="003A7BEC" w:rsidRPr="00DB6C56" w:rsidRDefault="009F3533" w:rsidP="00366985">
      <w:pPr>
        <w:rPr>
          <w:rFonts w:eastAsia="Times New Roman" w:cs="Arial"/>
          <w:szCs w:val="20"/>
          <w:lang w:eastAsia="sl-SI"/>
        </w:rPr>
      </w:pPr>
      <w:r w:rsidRPr="00DB6C56">
        <w:rPr>
          <w:rFonts w:eastAsia="Times New Roman" w:cs="Arial"/>
          <w:szCs w:val="20"/>
          <w:lang w:eastAsia="sl-SI"/>
        </w:rPr>
        <w:t>Ponudnik</w:t>
      </w:r>
      <w:r w:rsidR="003A7BEC" w:rsidRPr="00DB6C56">
        <w:rPr>
          <w:rFonts w:eastAsia="Times New Roman" w:cs="Arial"/>
          <w:szCs w:val="20"/>
          <w:lang w:eastAsia="sl-SI"/>
        </w:rPr>
        <w:t xml:space="preserve"> mora v obrazcu ESPD navesti vse informacije, na podlagi katerih bo naročnik potrdila ali druge informacije pridobil v nacionalni bazi podatkov</w:t>
      </w:r>
      <w:r w:rsidR="00666D2C" w:rsidRPr="00DB6C56">
        <w:rPr>
          <w:rFonts w:eastAsia="Times New Roman" w:cs="Arial"/>
          <w:szCs w:val="20"/>
          <w:lang w:eastAsia="sl-SI"/>
        </w:rPr>
        <w:t>.</w:t>
      </w:r>
    </w:p>
    <w:p w14:paraId="2DDDD0F8" w14:textId="77777777" w:rsidR="003A7BEC" w:rsidRPr="00DB6C56" w:rsidRDefault="003A7BEC" w:rsidP="00366985">
      <w:pPr>
        <w:rPr>
          <w:rFonts w:eastAsia="Times New Roman" w:cs="Arial"/>
          <w:szCs w:val="20"/>
          <w:lang w:eastAsia="sl-SI"/>
        </w:rPr>
      </w:pPr>
    </w:p>
    <w:p w14:paraId="31A674C4" w14:textId="39B2DFFF" w:rsidR="00473C53" w:rsidRPr="00DB6C56" w:rsidRDefault="00473C53" w:rsidP="00366985">
      <w:pPr>
        <w:rPr>
          <w:rFonts w:eastAsia="Times New Roman" w:cs="Arial"/>
          <w:szCs w:val="20"/>
          <w:lang w:eastAsia="sl-SI"/>
        </w:rPr>
      </w:pPr>
      <w:r w:rsidRPr="00DB6C56">
        <w:rPr>
          <w:rFonts w:eastAsia="Times New Roman" w:cs="Arial"/>
          <w:szCs w:val="20"/>
          <w:lang w:eastAsia="sl-SI"/>
        </w:rPr>
        <w:t xml:space="preserve">V primeru, da ponudnik prijavi podizvajalca, je potrebno </w:t>
      </w:r>
      <w:r w:rsidR="000D4491" w:rsidRPr="00DB6C56">
        <w:rPr>
          <w:rFonts w:eastAsia="Times New Roman" w:cs="Arial"/>
          <w:szCs w:val="20"/>
          <w:lang w:eastAsia="sl-SI"/>
        </w:rPr>
        <w:t xml:space="preserve">tudi zanj </w:t>
      </w:r>
      <w:r w:rsidRPr="00DB6C56">
        <w:rPr>
          <w:rFonts w:eastAsia="Times New Roman" w:cs="Arial"/>
          <w:szCs w:val="20"/>
          <w:lang w:eastAsia="sl-SI"/>
        </w:rPr>
        <w:t>predložiti</w:t>
      </w:r>
      <w:r w:rsidR="000D4491" w:rsidRPr="00DB6C56">
        <w:rPr>
          <w:rFonts w:eastAsia="Times New Roman" w:cs="Arial"/>
          <w:szCs w:val="20"/>
          <w:lang w:eastAsia="sl-SI"/>
        </w:rPr>
        <w:t xml:space="preserve"> ESPD obrazec.</w:t>
      </w:r>
    </w:p>
    <w:p w14:paraId="1E481700" w14:textId="0CE190A0" w:rsidR="009015AD" w:rsidRPr="00DB6C56" w:rsidRDefault="009015AD" w:rsidP="00366985">
      <w:pPr>
        <w:rPr>
          <w:rFonts w:eastAsia="Times New Roman" w:cs="Arial"/>
          <w:szCs w:val="20"/>
          <w:lang w:eastAsia="sl-SI"/>
        </w:rPr>
      </w:pPr>
    </w:p>
    <w:p w14:paraId="44760924" w14:textId="53C70923" w:rsidR="00666D2C" w:rsidRPr="00DB6C56" w:rsidRDefault="00666D2C" w:rsidP="00366985">
      <w:pPr>
        <w:rPr>
          <w:rFonts w:eastAsia="Times New Roman" w:cs="Arial"/>
          <w:szCs w:val="20"/>
          <w:lang w:eastAsia="sl-SI"/>
        </w:rPr>
      </w:pPr>
      <w:r w:rsidRPr="00DB6C56">
        <w:rPr>
          <w:rFonts w:eastAsia="Times New Roman" w:cs="Arial"/>
          <w:szCs w:val="20"/>
          <w:lang w:eastAsia="sl-SI"/>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03C1AEC" w14:textId="77777777" w:rsidR="00666D2C" w:rsidRPr="00DB6C56" w:rsidRDefault="00666D2C" w:rsidP="00366985">
      <w:pPr>
        <w:rPr>
          <w:rFonts w:eastAsia="Times New Roman" w:cs="Arial"/>
          <w:szCs w:val="20"/>
          <w:lang w:eastAsia="sl-SI"/>
        </w:rPr>
      </w:pPr>
    </w:p>
    <w:p w14:paraId="46DA4451" w14:textId="1C921CE7" w:rsidR="003A7BEC" w:rsidRPr="00DB6C56" w:rsidRDefault="00666D2C" w:rsidP="00366985">
      <w:pPr>
        <w:rPr>
          <w:rFonts w:eastAsia="Times New Roman" w:cs="Arial"/>
          <w:szCs w:val="20"/>
          <w:lang w:eastAsia="sl-SI"/>
        </w:rPr>
      </w:pPr>
      <w:r w:rsidRPr="00DB6C56">
        <w:rPr>
          <w:rFonts w:eastAsia="Times New Roman" w:cs="Arial"/>
          <w:szCs w:val="20"/>
          <w:lang w:eastAsia="sl-SI"/>
        </w:rPr>
        <w:t>Naročnik bo lahko pred oddajo javnega naročila, od ponudnika, kateremu se je odločil oddati naročilo, zahteval</w:t>
      </w:r>
      <w:r w:rsidR="009E55CF" w:rsidRPr="00DB6C56">
        <w:rPr>
          <w:szCs w:val="20"/>
        </w:rPr>
        <w:t>, da p</w:t>
      </w:r>
      <w:r w:rsidR="009E55CF" w:rsidRPr="00DB6C56">
        <w:rPr>
          <w:rFonts w:eastAsia="Times New Roman" w:cs="Arial"/>
          <w:szCs w:val="20"/>
          <w:lang w:eastAsia="sl-SI"/>
        </w:rPr>
        <w:t xml:space="preserve">redloži </w:t>
      </w:r>
      <w:r w:rsidR="003A7BEC" w:rsidRPr="00DB6C56">
        <w:rPr>
          <w:rFonts w:eastAsia="Times New Roman" w:cs="Arial"/>
          <w:szCs w:val="20"/>
          <w:lang w:eastAsia="sl-SI"/>
        </w:rPr>
        <w:t xml:space="preserve">najnovejša dokazila (potrdila, izjave) kot dokaz neobstoja razlogov za izključitev iz točke </w:t>
      </w:r>
      <w:r w:rsidR="00C20C15" w:rsidRPr="00DB6C56">
        <w:rPr>
          <w:rFonts w:eastAsia="Times New Roman" w:cs="Arial"/>
          <w:szCs w:val="20"/>
          <w:lang w:eastAsia="sl-SI"/>
        </w:rPr>
        <w:t>9</w:t>
      </w:r>
      <w:r w:rsidR="003A7BEC" w:rsidRPr="00DB6C56">
        <w:rPr>
          <w:rFonts w:eastAsia="Times New Roman" w:cs="Arial"/>
          <w:szCs w:val="20"/>
          <w:lang w:eastAsia="sl-SI"/>
        </w:rPr>
        <w:t>.1.1 teh navodil in kot dokaz izpolnjevanja pogoj</w:t>
      </w:r>
      <w:r w:rsidR="00C12BCB" w:rsidRPr="00DB6C56">
        <w:rPr>
          <w:rFonts w:eastAsia="Times New Roman" w:cs="Arial"/>
          <w:szCs w:val="20"/>
          <w:lang w:eastAsia="sl-SI"/>
        </w:rPr>
        <w:t>ev</w:t>
      </w:r>
      <w:r w:rsidR="003A7BEC" w:rsidRPr="00DB6C56">
        <w:rPr>
          <w:rFonts w:eastAsia="Times New Roman" w:cs="Arial"/>
          <w:szCs w:val="20"/>
          <w:lang w:eastAsia="sl-SI"/>
        </w:rPr>
        <w:t xml:space="preserve"> za sodelovanje iz točke </w:t>
      </w:r>
      <w:r w:rsidR="00C20C15" w:rsidRPr="00DB6C56">
        <w:rPr>
          <w:rFonts w:eastAsia="Times New Roman" w:cs="Arial"/>
          <w:szCs w:val="20"/>
          <w:lang w:eastAsia="sl-SI"/>
        </w:rPr>
        <w:t>9</w:t>
      </w:r>
      <w:r w:rsidR="003A7BEC" w:rsidRPr="00DB6C56">
        <w:rPr>
          <w:rFonts w:eastAsia="Times New Roman" w:cs="Arial"/>
          <w:szCs w:val="20"/>
          <w:lang w:eastAsia="sl-SI"/>
        </w:rPr>
        <w:t>.1.2</w:t>
      </w:r>
      <w:r w:rsidR="004A59DA" w:rsidRPr="00DB6C56">
        <w:rPr>
          <w:rFonts w:eastAsia="Times New Roman" w:cs="Arial"/>
          <w:szCs w:val="20"/>
          <w:lang w:eastAsia="sl-SI"/>
        </w:rPr>
        <w:t>,</w:t>
      </w:r>
      <w:r w:rsidR="00A96C42" w:rsidRPr="00DB6C56">
        <w:rPr>
          <w:rFonts w:eastAsia="Times New Roman" w:cs="Arial"/>
          <w:szCs w:val="20"/>
          <w:lang w:eastAsia="sl-SI"/>
        </w:rPr>
        <w:t xml:space="preserve"> </w:t>
      </w:r>
      <w:r w:rsidR="00C20C15" w:rsidRPr="00DB6C56">
        <w:rPr>
          <w:rFonts w:eastAsia="Times New Roman" w:cs="Arial"/>
          <w:szCs w:val="20"/>
          <w:lang w:eastAsia="sl-SI"/>
        </w:rPr>
        <w:t>9</w:t>
      </w:r>
      <w:r w:rsidR="00C12BCB" w:rsidRPr="00DB6C56">
        <w:rPr>
          <w:rFonts w:eastAsia="Times New Roman" w:cs="Arial"/>
          <w:szCs w:val="20"/>
          <w:lang w:eastAsia="sl-SI"/>
        </w:rPr>
        <w:t xml:space="preserve">.1.3 </w:t>
      </w:r>
      <w:r w:rsidR="004A59DA" w:rsidRPr="00DB6C56">
        <w:rPr>
          <w:rFonts w:eastAsia="Times New Roman" w:cs="Arial"/>
          <w:szCs w:val="20"/>
          <w:lang w:eastAsia="sl-SI"/>
        </w:rPr>
        <w:t xml:space="preserve">in 9.1.4 </w:t>
      </w:r>
      <w:r w:rsidR="003A7BEC" w:rsidRPr="00DB6C56">
        <w:rPr>
          <w:rFonts w:eastAsia="Times New Roman" w:cs="Arial"/>
          <w:szCs w:val="20"/>
          <w:lang w:eastAsia="sl-SI"/>
        </w:rPr>
        <w:t>teh navodil</w:t>
      </w:r>
      <w:r w:rsidR="00B73BB6" w:rsidRPr="00DB6C56">
        <w:rPr>
          <w:rFonts w:eastAsia="Times New Roman" w:cs="Arial"/>
          <w:szCs w:val="20"/>
          <w:lang w:eastAsia="sl-SI"/>
        </w:rPr>
        <w:t xml:space="preserve">. </w:t>
      </w:r>
      <w:r w:rsidR="009F3533" w:rsidRPr="00DB6C56">
        <w:rPr>
          <w:rFonts w:eastAsia="Times New Roman" w:cs="Arial"/>
          <w:szCs w:val="20"/>
          <w:lang w:eastAsia="sl-SI"/>
        </w:rPr>
        <w:t>Ponudnik</w:t>
      </w:r>
      <w:r w:rsidR="003A7BEC" w:rsidRPr="00DB6C56">
        <w:rPr>
          <w:rFonts w:eastAsia="Times New Roman" w:cs="Arial"/>
          <w:szCs w:val="20"/>
          <w:lang w:eastAsia="sl-SI"/>
        </w:rPr>
        <w:t xml:space="preserve"> lahko </w:t>
      </w:r>
      <w:r w:rsidR="00B73BB6" w:rsidRPr="00DB6C56">
        <w:rPr>
          <w:rFonts w:eastAsia="Times New Roman" w:cs="Arial"/>
          <w:szCs w:val="20"/>
          <w:lang w:eastAsia="sl-SI"/>
        </w:rPr>
        <w:t xml:space="preserve">navedena </w:t>
      </w:r>
      <w:r w:rsidR="003A7BEC" w:rsidRPr="00DB6C56">
        <w:rPr>
          <w:rFonts w:eastAsia="Times New Roman" w:cs="Arial"/>
          <w:szCs w:val="20"/>
          <w:lang w:eastAsia="sl-SI"/>
        </w:rPr>
        <w:t xml:space="preserve">dokazila predloži tudi sam. Naročnik si pridržuje pravico do </w:t>
      </w:r>
      <w:r w:rsidR="00B73BB6" w:rsidRPr="00DB6C56">
        <w:rPr>
          <w:rFonts w:eastAsia="Times New Roman" w:cs="Arial"/>
          <w:szCs w:val="20"/>
          <w:lang w:eastAsia="sl-SI"/>
        </w:rPr>
        <w:t xml:space="preserve">vpogleda v originalne dokumente in do </w:t>
      </w:r>
      <w:r w:rsidR="003A7BEC" w:rsidRPr="00DB6C56">
        <w:rPr>
          <w:rFonts w:eastAsia="Times New Roman" w:cs="Arial"/>
          <w:szCs w:val="20"/>
          <w:lang w:eastAsia="sl-SI"/>
        </w:rPr>
        <w:t>preveritve verodostojnosti predloženih dokazil pri podpisniku le-teh.</w:t>
      </w:r>
    </w:p>
    <w:p w14:paraId="19481101" w14:textId="77777777" w:rsidR="00473C53" w:rsidRPr="00DB6C56" w:rsidRDefault="00473C53" w:rsidP="00366985">
      <w:pPr>
        <w:rPr>
          <w:rFonts w:eastAsia="Times New Roman" w:cs="Arial"/>
          <w:szCs w:val="20"/>
          <w:lang w:eastAsia="sl-SI"/>
        </w:rPr>
      </w:pPr>
    </w:p>
    <w:p w14:paraId="7CC109D5" w14:textId="39D37084" w:rsidR="00473C53" w:rsidRPr="008F0A2D" w:rsidRDefault="00473C53" w:rsidP="00366985">
      <w:pPr>
        <w:rPr>
          <w:rFonts w:eastAsia="Times New Roman" w:cs="Arial"/>
          <w:szCs w:val="20"/>
          <w:lang w:eastAsia="sl-SI"/>
        </w:rPr>
      </w:pPr>
      <w:r w:rsidRPr="008F0A2D">
        <w:rPr>
          <w:rFonts w:eastAsia="Times New Roman" w:cs="Arial"/>
          <w:szCs w:val="20"/>
          <w:lang w:eastAsia="sl-SI"/>
        </w:rPr>
        <w:lastRenderedPageBreak/>
        <w:t xml:space="preserve">Če obstaja naročnikova zahteva, koliko stari so lahko dokumenti, ki jih ponudnik prilaga kot dokazila, je to navedeno ob vsakem posameznem dokazilu. V kolikor </w:t>
      </w:r>
      <w:r w:rsidR="00666D2C" w:rsidRPr="008F0A2D">
        <w:rPr>
          <w:rFonts w:eastAsia="Times New Roman" w:cs="Arial"/>
          <w:szCs w:val="20"/>
          <w:lang w:eastAsia="sl-SI"/>
        </w:rPr>
        <w:t>nič ni navedeno</w:t>
      </w:r>
      <w:r w:rsidRPr="008F0A2D">
        <w:rPr>
          <w:rFonts w:eastAsia="Times New Roman" w:cs="Arial"/>
          <w:szCs w:val="20"/>
          <w:lang w:eastAsia="sl-SI"/>
        </w:rPr>
        <w:t>,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4A3329B" w14:textId="77777777" w:rsidR="00473C53" w:rsidRPr="008F0A2D" w:rsidRDefault="00473C53" w:rsidP="00366985">
      <w:pPr>
        <w:rPr>
          <w:rFonts w:eastAsia="Times New Roman" w:cs="Arial"/>
          <w:szCs w:val="20"/>
          <w:lang w:eastAsia="sl-SI"/>
        </w:rPr>
      </w:pPr>
    </w:p>
    <w:p w14:paraId="4FE03F4D" w14:textId="77777777" w:rsidR="00B73BB6" w:rsidRPr="008F0A2D" w:rsidRDefault="00B73BB6" w:rsidP="00366985">
      <w:pPr>
        <w:rPr>
          <w:rFonts w:eastAsia="Times New Roman" w:cs="Arial"/>
          <w:szCs w:val="20"/>
          <w:lang w:eastAsia="sl-SI"/>
        </w:rPr>
      </w:pPr>
      <w:r w:rsidRPr="008F0A2D">
        <w:rPr>
          <w:rFonts w:eastAsia="Times New Roman" w:cs="Arial"/>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CA42B6" w14:textId="77777777" w:rsidR="009377FF" w:rsidRPr="008F0A2D" w:rsidRDefault="009377FF" w:rsidP="00366985">
      <w:pPr>
        <w:rPr>
          <w:rFonts w:eastAsia="Times New Roman" w:cs="Arial"/>
          <w:szCs w:val="20"/>
          <w:lang w:eastAsia="sl-SI"/>
        </w:rPr>
      </w:pPr>
    </w:p>
    <w:p w14:paraId="1DE142D0" w14:textId="329BEB9C" w:rsidR="005F51F8" w:rsidRPr="008F0A2D" w:rsidRDefault="00473C53" w:rsidP="00366985">
      <w:pPr>
        <w:rPr>
          <w:rFonts w:eastAsia="Times New Roman" w:cs="Arial"/>
          <w:szCs w:val="20"/>
          <w:lang w:eastAsia="sl-SI"/>
        </w:rPr>
      </w:pPr>
      <w:r w:rsidRPr="008F0A2D">
        <w:rPr>
          <w:rFonts w:eastAsia="Times New Roman" w:cs="Arial"/>
          <w:szCs w:val="20"/>
          <w:lang w:eastAsia="sl-SI"/>
        </w:rPr>
        <w:t>Za skupne ponudbe in ponudbe s podizvajalci je potrebno upoštevati še točki 1</w:t>
      </w:r>
      <w:r w:rsidR="00C20C15" w:rsidRPr="008F0A2D">
        <w:rPr>
          <w:rFonts w:eastAsia="Times New Roman" w:cs="Arial"/>
          <w:szCs w:val="20"/>
          <w:lang w:eastAsia="sl-SI"/>
        </w:rPr>
        <w:t>1</w:t>
      </w:r>
      <w:r w:rsidRPr="008F0A2D">
        <w:rPr>
          <w:rFonts w:eastAsia="Times New Roman" w:cs="Arial"/>
          <w:szCs w:val="20"/>
          <w:lang w:eastAsia="sl-SI"/>
        </w:rPr>
        <w:t>.</w:t>
      </w:r>
      <w:r w:rsidR="009377FF" w:rsidRPr="008F0A2D">
        <w:rPr>
          <w:rFonts w:eastAsia="Times New Roman" w:cs="Arial"/>
          <w:szCs w:val="20"/>
          <w:lang w:eastAsia="sl-SI"/>
        </w:rPr>
        <w:t>3</w:t>
      </w:r>
      <w:r w:rsidRPr="008F0A2D">
        <w:rPr>
          <w:rFonts w:eastAsia="Times New Roman" w:cs="Arial"/>
          <w:szCs w:val="20"/>
          <w:lang w:eastAsia="sl-SI"/>
        </w:rPr>
        <w:t xml:space="preserve">.1 (Skupna ponudba) in </w:t>
      </w:r>
      <w:r w:rsidR="000119A2" w:rsidRPr="008F0A2D">
        <w:rPr>
          <w:rFonts w:eastAsia="Times New Roman" w:cs="Arial"/>
          <w:szCs w:val="20"/>
          <w:lang w:eastAsia="sl-SI"/>
        </w:rPr>
        <w:t>1</w:t>
      </w:r>
      <w:r w:rsidR="00C20C15" w:rsidRPr="008F0A2D">
        <w:rPr>
          <w:rFonts w:eastAsia="Times New Roman" w:cs="Arial"/>
          <w:szCs w:val="20"/>
          <w:lang w:eastAsia="sl-SI"/>
        </w:rPr>
        <w:t>1</w:t>
      </w:r>
      <w:r w:rsidRPr="008F0A2D">
        <w:rPr>
          <w:rFonts w:eastAsia="Times New Roman" w:cs="Arial"/>
          <w:szCs w:val="20"/>
          <w:lang w:eastAsia="sl-SI"/>
        </w:rPr>
        <w:t>.</w:t>
      </w:r>
      <w:r w:rsidR="009377FF" w:rsidRPr="008F0A2D">
        <w:rPr>
          <w:rFonts w:eastAsia="Times New Roman" w:cs="Arial"/>
          <w:szCs w:val="20"/>
          <w:lang w:eastAsia="sl-SI"/>
        </w:rPr>
        <w:t>3</w:t>
      </w:r>
      <w:r w:rsidRPr="008F0A2D">
        <w:rPr>
          <w:rFonts w:eastAsia="Times New Roman" w:cs="Arial"/>
          <w:szCs w:val="20"/>
          <w:lang w:eastAsia="sl-SI"/>
        </w:rPr>
        <w:t>.2 (Ponudba s podizvajalci) teh navodil.</w:t>
      </w:r>
      <w:r w:rsidR="005F51F8" w:rsidRPr="008F0A2D">
        <w:rPr>
          <w:rFonts w:eastAsia="Times New Roman" w:cs="Arial"/>
          <w:szCs w:val="20"/>
          <w:lang w:eastAsia="sl-SI"/>
        </w:rPr>
        <w:t xml:space="preserve"> Za uporabo zmogljivosti drugih subjektov je</w:t>
      </w:r>
      <w:r w:rsidR="004F75B9" w:rsidRPr="008F0A2D">
        <w:rPr>
          <w:rFonts w:eastAsia="Times New Roman" w:cs="Arial"/>
          <w:szCs w:val="20"/>
          <w:lang w:eastAsia="sl-SI"/>
        </w:rPr>
        <w:t xml:space="preserve"> potrebno upoštevati še točko 1</w:t>
      </w:r>
      <w:r w:rsidR="00C20C15" w:rsidRPr="008F0A2D">
        <w:rPr>
          <w:rFonts w:eastAsia="Times New Roman" w:cs="Arial"/>
          <w:szCs w:val="20"/>
          <w:lang w:eastAsia="sl-SI"/>
        </w:rPr>
        <w:t>1</w:t>
      </w:r>
      <w:r w:rsidR="005F51F8" w:rsidRPr="008F0A2D">
        <w:rPr>
          <w:rFonts w:eastAsia="Times New Roman" w:cs="Arial"/>
          <w:szCs w:val="20"/>
          <w:lang w:eastAsia="sl-SI"/>
        </w:rPr>
        <w:t>.3.3.</w:t>
      </w:r>
    </w:p>
    <w:p w14:paraId="5D9FD613" w14:textId="05EF37EE" w:rsidR="003E7839" w:rsidRPr="008F0A2D" w:rsidRDefault="003E7839" w:rsidP="00366985">
      <w:pPr>
        <w:rPr>
          <w:rFonts w:eastAsia="Times New Roman" w:cs="Arial"/>
          <w:szCs w:val="20"/>
          <w:lang w:eastAsia="sl-SI"/>
        </w:rPr>
      </w:pPr>
    </w:p>
    <w:p w14:paraId="6FA1E1DC" w14:textId="476F8774" w:rsidR="00580F35" w:rsidRPr="0044599B" w:rsidRDefault="00B73BB6" w:rsidP="00366985">
      <w:pPr>
        <w:pStyle w:val="Naslov3"/>
        <w:spacing w:line="260" w:lineRule="atLeast"/>
        <w:rPr>
          <w:rFonts w:cs="Arial"/>
          <w:szCs w:val="20"/>
        </w:rPr>
      </w:pPr>
      <w:bookmarkStart w:id="36" w:name="_Hlk536536819"/>
      <w:bookmarkStart w:id="37" w:name="_Toc192244834"/>
      <w:r w:rsidRPr="0044599B">
        <w:rPr>
          <w:rFonts w:cs="Arial"/>
          <w:szCs w:val="20"/>
        </w:rPr>
        <w:t xml:space="preserve">Razlogi za </w:t>
      </w:r>
      <w:r w:rsidR="00BE1BDE" w:rsidRPr="0044599B">
        <w:rPr>
          <w:rFonts w:cs="Arial"/>
          <w:szCs w:val="20"/>
        </w:rPr>
        <w:t>izključitev</w:t>
      </w:r>
      <w:bookmarkEnd w:id="37"/>
    </w:p>
    <w:bookmarkEnd w:id="36"/>
    <w:p w14:paraId="3062A085" w14:textId="7609E061" w:rsidR="00E609B6" w:rsidRPr="0044599B" w:rsidRDefault="00E609B6" w:rsidP="00366985">
      <w:pPr>
        <w:rPr>
          <w:rFonts w:cs="Arial"/>
          <w:szCs w:val="20"/>
        </w:rPr>
      </w:pPr>
    </w:p>
    <w:p w14:paraId="7DFAA6C1" w14:textId="77777777" w:rsidR="00B73BB6" w:rsidRPr="0000139C" w:rsidRDefault="00B73BB6" w:rsidP="00366985">
      <w:pPr>
        <w:rPr>
          <w:rFonts w:cs="Arial"/>
          <w:szCs w:val="20"/>
        </w:rPr>
      </w:pPr>
      <w:r w:rsidRPr="0000139C">
        <w:rPr>
          <w:rFonts w:cs="Arial"/>
          <w:szCs w:val="20"/>
        </w:rPr>
        <w:t xml:space="preserve">Naročnik bo izključil gospodarski subjekt v primeru obstoja kateregakoli od v tej točki navedenih primerov, in sicer: </w:t>
      </w:r>
    </w:p>
    <w:p w14:paraId="0D43B3EB" w14:textId="77777777" w:rsidR="00B73BB6" w:rsidRPr="0000139C" w:rsidRDefault="00B73BB6" w:rsidP="00366985">
      <w:pPr>
        <w:rPr>
          <w:rFonts w:cs="Arial"/>
          <w:szCs w:val="20"/>
        </w:rPr>
      </w:pPr>
    </w:p>
    <w:p w14:paraId="52B4E1DC" w14:textId="46956A20" w:rsidR="00E609B6" w:rsidRPr="0000139C" w:rsidRDefault="0000139C" w:rsidP="00366985">
      <w:pPr>
        <w:numPr>
          <w:ilvl w:val="0"/>
          <w:numId w:val="8"/>
        </w:numPr>
        <w:tabs>
          <w:tab w:val="clear" w:pos="510"/>
        </w:tabs>
        <w:ind w:left="567" w:hanging="567"/>
        <w:rPr>
          <w:rFonts w:eastAsia="Times New Roman" w:cs="Arial"/>
          <w:szCs w:val="20"/>
          <w:lang w:eastAsia="sl-SI"/>
        </w:rPr>
      </w:pPr>
      <w:r w:rsidRPr="0000139C">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39EC05F" w14:textId="77777777" w:rsidR="00DC35CD" w:rsidRDefault="00DC35CD" w:rsidP="00366985">
      <w:pPr>
        <w:ind w:left="567"/>
        <w:rPr>
          <w:rFonts w:eastAsia="Times New Roman" w:cs="Arial"/>
          <w:b/>
          <w:szCs w:val="20"/>
          <w:highlight w:val="yellow"/>
          <w:lang w:eastAsia="sl-SI"/>
        </w:rPr>
      </w:pPr>
    </w:p>
    <w:p w14:paraId="77E1CA82" w14:textId="77777777" w:rsidR="00E87697" w:rsidRPr="00B86F9F" w:rsidRDefault="00E87697" w:rsidP="00E87697">
      <w:pPr>
        <w:ind w:left="567"/>
        <w:rPr>
          <w:rFonts w:eastAsia="Times New Roman" w:cs="Arial"/>
          <w:b/>
          <w:szCs w:val="20"/>
          <w:lang w:eastAsia="sl-SI"/>
        </w:rPr>
      </w:pPr>
      <w:r w:rsidRPr="00B86F9F">
        <w:rPr>
          <w:rFonts w:eastAsia="Times New Roman" w:cs="Arial"/>
          <w:b/>
          <w:szCs w:val="20"/>
          <w:lang w:eastAsia="sl-SI"/>
        </w:rPr>
        <w:t xml:space="preserve">DOKAZILO: </w:t>
      </w:r>
    </w:p>
    <w:p w14:paraId="2C22C24E" w14:textId="77777777" w:rsidR="00E87697" w:rsidRPr="00B86F9F" w:rsidRDefault="00E87697" w:rsidP="00E87697">
      <w:pPr>
        <w:ind w:left="567"/>
        <w:rPr>
          <w:rFonts w:eastAsia="Times New Roman" w:cs="Arial"/>
          <w:bCs/>
          <w:szCs w:val="20"/>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delu III: Razlogi za izključitev, A: Razlogi, povezani</w:t>
      </w:r>
      <w:r w:rsidRPr="00B86F9F">
        <w:rPr>
          <w:rFonts w:eastAsia="Times New Roman" w:cs="Arial"/>
          <w:b/>
          <w:szCs w:val="20"/>
          <w:lang w:eastAsia="sl-SI"/>
        </w:rPr>
        <w:t xml:space="preserve"> </w:t>
      </w:r>
      <w:r w:rsidRPr="00B86F9F">
        <w:rPr>
          <w:rFonts w:eastAsia="Times New Roman" w:cs="Arial"/>
          <w:bCs/>
          <w:szCs w:val="20"/>
          <w:lang w:eastAsia="sl-SI"/>
        </w:rPr>
        <w:t>s kazenskimi obsodbami, za vse gospodarske subjekte v ponudbi.</w:t>
      </w:r>
      <w:r w:rsidRPr="00B86F9F">
        <w:rPr>
          <w:rFonts w:cs="Arial"/>
          <w:szCs w:val="20"/>
        </w:rPr>
        <w:t xml:space="preserve"> </w:t>
      </w:r>
      <w:r w:rsidRPr="00B86F9F">
        <w:rPr>
          <w:rFonts w:eastAsia="Times New Roman" w:cs="Arial"/>
          <w:bCs/>
          <w:szCs w:val="20"/>
          <w:lang w:eastAsia="sl-SI"/>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C850586" w14:textId="77777777" w:rsidR="00E87697" w:rsidRPr="00B86F9F" w:rsidRDefault="00E87697" w:rsidP="00E87697">
      <w:pPr>
        <w:ind w:left="567"/>
        <w:rPr>
          <w:rFonts w:eastAsia="Times New Roman" w:cs="Arial"/>
          <w:bCs/>
          <w:szCs w:val="20"/>
          <w:lang w:eastAsia="sl-SI"/>
        </w:rPr>
      </w:pPr>
      <w:r w:rsidRPr="00B86F9F">
        <w:rPr>
          <w:rFonts w:eastAsia="Times New Roman" w:cs="Arial"/>
          <w:bCs/>
          <w:szCs w:val="20"/>
          <w:lang w:eastAsia="sl-SI"/>
        </w:rPr>
        <w:t>in</w:t>
      </w:r>
    </w:p>
    <w:p w14:paraId="2631C1B2" w14:textId="77777777" w:rsidR="00E87697" w:rsidRPr="00B86F9F" w:rsidRDefault="00E87697" w:rsidP="00E87697">
      <w:pPr>
        <w:ind w:left="567"/>
        <w:rPr>
          <w:rFonts w:eastAsia="Times New Roman" w:cs="Arial"/>
          <w:b/>
          <w:szCs w:val="20"/>
          <w:highlight w:val="yellow"/>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DE07F3C" w14:textId="77777777" w:rsidR="00E87697" w:rsidRPr="00B86F9F" w:rsidRDefault="00E87697" w:rsidP="00E87697">
      <w:pPr>
        <w:ind w:left="567"/>
        <w:rPr>
          <w:rFonts w:eastAsia="Times New Roman" w:cs="Arial"/>
          <w:szCs w:val="20"/>
          <w:lang w:eastAsia="sl-SI"/>
        </w:rPr>
      </w:pPr>
      <w:r w:rsidRPr="00B86F9F">
        <w:rPr>
          <w:rFonts w:eastAsia="Times New Roman" w:cs="Arial"/>
          <w:szCs w:val="20"/>
          <w:lang w:eastAsia="sl-SI"/>
        </w:rPr>
        <w:t>in</w:t>
      </w:r>
    </w:p>
    <w:p w14:paraId="087E1C22" w14:textId="77777777" w:rsidR="00E87697" w:rsidRPr="00B86F9F" w:rsidRDefault="00E87697" w:rsidP="00E87697">
      <w:pPr>
        <w:ind w:left="567"/>
        <w:rPr>
          <w:rFonts w:eastAsia="Times New Roman" w:cs="Arial"/>
          <w:b/>
          <w:szCs w:val="20"/>
          <w:lang w:eastAsia="sl-SI"/>
        </w:rPr>
      </w:pPr>
      <w:r w:rsidRPr="00B86F9F">
        <w:rPr>
          <w:rFonts w:eastAsia="Times New Roman" w:cs="Arial"/>
          <w:b/>
          <w:szCs w:val="20"/>
          <w:lang w:eastAsia="sl-SI"/>
        </w:rPr>
        <w:t xml:space="preserve">izpolnjen </w:t>
      </w:r>
      <w:r w:rsidRPr="00B86F9F">
        <w:rPr>
          <w:rFonts w:eastAsia="Times New Roman" w:cs="Arial"/>
          <w:b/>
          <w:bCs/>
          <w:szCs w:val="20"/>
          <w:lang w:eastAsia="sl-SI"/>
        </w:rPr>
        <w:t>obrazec ESPD</w:t>
      </w:r>
      <w:r w:rsidRPr="00B86F9F">
        <w:rPr>
          <w:rFonts w:eastAsia="Times New Roman" w:cs="Arial"/>
          <w:b/>
          <w:szCs w:val="20"/>
          <w:lang w:eastAsia="sl-SI"/>
        </w:rPr>
        <w:t xml:space="preserve"> </w:t>
      </w:r>
      <w:r w:rsidRPr="00B86F9F">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Pr="00B86F9F">
        <w:rPr>
          <w:rFonts w:eastAsia="Times New Roman" w:cs="Arial"/>
          <w:b/>
          <w:szCs w:val="20"/>
          <w:lang w:eastAsia="sl-SI"/>
        </w:rPr>
        <w:t>navedete njihov EMŠO in vsa njihova državljanstva</w:t>
      </w:r>
      <w:r w:rsidRPr="00B86F9F">
        <w:rPr>
          <w:rFonts w:eastAsia="Times New Roman" w:cs="Arial"/>
          <w:bCs/>
          <w:szCs w:val="20"/>
          <w:lang w:eastAsia="sl-SI"/>
        </w:rPr>
        <w:t xml:space="preserve"> za namen pridobitve podatkov iz kazenske evidence. S klikom na znak &lt;+&gt; lahko ponudnik doda nov sklop polj za vnos več zakonitih zastopnikov.</w:t>
      </w:r>
    </w:p>
    <w:p w14:paraId="6909F713" w14:textId="77777777" w:rsidR="00E87697" w:rsidRPr="00B86F9F" w:rsidRDefault="00E87697" w:rsidP="00E87697">
      <w:pPr>
        <w:ind w:left="567"/>
        <w:rPr>
          <w:rFonts w:eastAsia="Times New Roman" w:cs="Arial"/>
          <w:b/>
          <w:szCs w:val="20"/>
          <w:lang w:eastAsia="sl-SI"/>
        </w:rPr>
      </w:pPr>
    </w:p>
    <w:p w14:paraId="3E5892FB" w14:textId="77777777" w:rsidR="00E87697" w:rsidRPr="00B86F9F" w:rsidRDefault="00E87697" w:rsidP="00E87697">
      <w:pPr>
        <w:ind w:left="567"/>
        <w:rPr>
          <w:rFonts w:eastAsia="Times New Roman" w:cs="Arial"/>
          <w:szCs w:val="20"/>
          <w:lang w:eastAsia="sl-SI"/>
        </w:rPr>
      </w:pPr>
      <w:r w:rsidRPr="00B86F9F">
        <w:rPr>
          <w:rFonts w:eastAsia="Times New Roman" w:cs="Arial"/>
          <w:szCs w:val="20"/>
          <w:lang w:eastAsia="sl-SI"/>
        </w:rPr>
        <w:lastRenderedPageBreak/>
        <w:t xml:space="preserve">Ponudnik lahko potrdila iz kazenske evidence priloži tudi sam. Tako predložena potrdila morajo odražati zadnje stanje, v nobenem primeru pa ne smejo biti starejša od 4 mesecev, šteto od roka za oddajo ponudb. </w:t>
      </w:r>
    </w:p>
    <w:p w14:paraId="670B836B" w14:textId="77777777" w:rsidR="00E87697" w:rsidRPr="00B86F9F" w:rsidRDefault="00E87697" w:rsidP="00E87697">
      <w:pPr>
        <w:ind w:left="567"/>
        <w:rPr>
          <w:rFonts w:eastAsia="Times New Roman" w:cs="Arial"/>
          <w:szCs w:val="20"/>
          <w:lang w:eastAsia="sl-SI"/>
        </w:rPr>
      </w:pPr>
    </w:p>
    <w:p w14:paraId="3FBD90B7" w14:textId="77777777" w:rsidR="00E87697" w:rsidRPr="00B86F9F" w:rsidRDefault="00E87697" w:rsidP="00E87697">
      <w:pPr>
        <w:ind w:left="567"/>
        <w:rPr>
          <w:rFonts w:eastAsia="Times New Roman" w:cs="Arial"/>
          <w:szCs w:val="20"/>
          <w:lang w:eastAsia="sl-SI"/>
        </w:rPr>
      </w:pPr>
      <w:r w:rsidRPr="00B86F9F">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6658515" w14:textId="77777777" w:rsidR="00E87697" w:rsidRPr="00B86F9F" w:rsidRDefault="00E87697" w:rsidP="00E87697">
      <w:pPr>
        <w:ind w:left="567"/>
        <w:rPr>
          <w:rFonts w:eastAsia="Times New Roman" w:cs="Arial"/>
          <w:szCs w:val="20"/>
          <w:lang w:eastAsia="sl-SI"/>
        </w:rPr>
      </w:pPr>
    </w:p>
    <w:p w14:paraId="5FAF7734" w14:textId="77777777" w:rsidR="00E87697" w:rsidRPr="00B86F9F" w:rsidRDefault="00E87697" w:rsidP="00E87697">
      <w:pPr>
        <w:ind w:left="567"/>
        <w:rPr>
          <w:rFonts w:eastAsia="Times New Roman" w:cs="Arial"/>
          <w:szCs w:val="20"/>
          <w:lang w:eastAsia="sl-SI"/>
        </w:rPr>
      </w:pPr>
      <w:r w:rsidRPr="00B86F9F">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D55BFED" w14:textId="77777777" w:rsidR="00E87697" w:rsidRPr="000B1406" w:rsidRDefault="00E87697" w:rsidP="00BA1251">
      <w:pPr>
        <w:rPr>
          <w:rFonts w:eastAsia="Times New Roman" w:cs="Arial"/>
          <w:szCs w:val="20"/>
          <w:highlight w:val="yellow"/>
          <w:lang w:eastAsia="sl-SI"/>
        </w:rPr>
      </w:pPr>
    </w:p>
    <w:p w14:paraId="15EC8F53" w14:textId="77777777" w:rsidR="00BA1251" w:rsidRPr="00B86F9F" w:rsidRDefault="00BA1251" w:rsidP="00BA1251">
      <w:pPr>
        <w:pStyle w:val="Odstavekseznama"/>
        <w:numPr>
          <w:ilvl w:val="0"/>
          <w:numId w:val="8"/>
        </w:numPr>
        <w:rPr>
          <w:rFonts w:cs="Arial"/>
          <w:szCs w:val="20"/>
        </w:rPr>
      </w:pPr>
      <w:r w:rsidRPr="00B86F9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2F431475" w14:textId="77777777" w:rsidR="00BA1251" w:rsidRPr="00B86F9F" w:rsidRDefault="00BA1251" w:rsidP="00BA1251">
      <w:pPr>
        <w:ind w:left="567"/>
        <w:rPr>
          <w:rFonts w:eastAsia="Times New Roman" w:cs="Arial"/>
          <w:szCs w:val="20"/>
          <w:lang w:eastAsia="sl-SI"/>
        </w:rPr>
      </w:pPr>
    </w:p>
    <w:p w14:paraId="3B7493E9" w14:textId="77777777" w:rsidR="00BA1251" w:rsidRPr="00B86F9F" w:rsidRDefault="00BA1251" w:rsidP="00BA1251">
      <w:pPr>
        <w:ind w:left="567"/>
        <w:rPr>
          <w:rFonts w:eastAsia="Times New Roman" w:cs="Arial"/>
          <w:b/>
          <w:szCs w:val="20"/>
          <w:lang w:eastAsia="sl-SI"/>
        </w:rPr>
      </w:pPr>
      <w:r w:rsidRPr="00B86F9F">
        <w:rPr>
          <w:rFonts w:eastAsia="Times New Roman" w:cs="Arial"/>
          <w:b/>
          <w:szCs w:val="20"/>
          <w:lang w:eastAsia="sl-SI"/>
        </w:rPr>
        <w:t>DOKAZILO:</w:t>
      </w:r>
    </w:p>
    <w:p w14:paraId="025B2F75" w14:textId="77777777" w:rsidR="00BA1251" w:rsidRDefault="00BA1251" w:rsidP="00BA1251">
      <w:pPr>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B: Razlogi, povezani s plačilom davkov ali prispevkov za socialno varnost, za vse gospodarske subjekte v ponudbi.</w:t>
      </w:r>
    </w:p>
    <w:p w14:paraId="2F515A11" w14:textId="77777777" w:rsidR="009F10C0" w:rsidRPr="000B1406" w:rsidRDefault="009F10C0" w:rsidP="00BA1251">
      <w:pPr>
        <w:rPr>
          <w:rFonts w:eastAsia="Times New Roman" w:cs="Arial"/>
          <w:szCs w:val="20"/>
          <w:highlight w:val="yellow"/>
          <w:lang w:eastAsia="sl-SI"/>
        </w:rPr>
      </w:pPr>
    </w:p>
    <w:p w14:paraId="718AE999" w14:textId="77777777" w:rsidR="00BA1251" w:rsidRPr="00B86F9F" w:rsidRDefault="00BA1251" w:rsidP="00A778C5">
      <w:pPr>
        <w:numPr>
          <w:ilvl w:val="0"/>
          <w:numId w:val="8"/>
        </w:numPr>
        <w:rPr>
          <w:rFonts w:eastAsia="Times New Roman" w:cs="Arial"/>
          <w:szCs w:val="20"/>
          <w:lang w:eastAsia="sl-SI"/>
        </w:rPr>
      </w:pPr>
      <w:r w:rsidRPr="00B86F9F">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930946E" w14:textId="77777777" w:rsidR="00BA1251" w:rsidRPr="00B86F9F" w:rsidRDefault="00BA1251" w:rsidP="00BA1251">
      <w:pPr>
        <w:ind w:left="567"/>
        <w:rPr>
          <w:rFonts w:eastAsia="Times New Roman" w:cs="Arial"/>
          <w:szCs w:val="20"/>
          <w:lang w:eastAsia="sl-SI"/>
        </w:rPr>
      </w:pPr>
    </w:p>
    <w:p w14:paraId="57BB37EC" w14:textId="77777777" w:rsidR="00BA1251" w:rsidRPr="00B86F9F" w:rsidRDefault="00BA1251" w:rsidP="00BA1251">
      <w:pPr>
        <w:ind w:left="567"/>
        <w:rPr>
          <w:rFonts w:eastAsia="Times New Roman" w:cs="Arial"/>
          <w:b/>
          <w:szCs w:val="20"/>
          <w:lang w:eastAsia="sl-SI"/>
        </w:rPr>
      </w:pPr>
      <w:r w:rsidRPr="00B86F9F">
        <w:rPr>
          <w:rFonts w:eastAsia="Times New Roman" w:cs="Arial"/>
          <w:b/>
          <w:szCs w:val="20"/>
          <w:lang w:eastAsia="sl-SI"/>
        </w:rPr>
        <w:t>DOKAZILO:</w:t>
      </w:r>
    </w:p>
    <w:p w14:paraId="445D2B3B" w14:textId="77777777" w:rsidR="00BA1251" w:rsidRDefault="00BA1251" w:rsidP="00BA1251">
      <w:pPr>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D: Nacionalni razlogi za izključitev, za vse gospodarske subjekte v ponudbi.</w:t>
      </w:r>
    </w:p>
    <w:p w14:paraId="77D13D00" w14:textId="77777777" w:rsidR="001E3DE9" w:rsidRPr="000B1406" w:rsidRDefault="001E3DE9" w:rsidP="00FC26E2">
      <w:pPr>
        <w:rPr>
          <w:rFonts w:eastAsia="Times New Roman" w:cs="Arial"/>
          <w:szCs w:val="20"/>
          <w:highlight w:val="yellow"/>
          <w:lang w:eastAsia="sl-SI"/>
        </w:rPr>
      </w:pPr>
    </w:p>
    <w:p w14:paraId="663CE6E3" w14:textId="77777777" w:rsidR="00BA1251" w:rsidRPr="00B86F9F" w:rsidRDefault="00BA1251" w:rsidP="00BA1251">
      <w:pPr>
        <w:pStyle w:val="Odstavekseznama"/>
        <w:numPr>
          <w:ilvl w:val="0"/>
          <w:numId w:val="8"/>
        </w:numPr>
        <w:tabs>
          <w:tab w:val="clear" w:pos="510"/>
        </w:tabs>
        <w:rPr>
          <w:rFonts w:cs="Arial"/>
          <w:szCs w:val="20"/>
        </w:rPr>
      </w:pPr>
      <w:r w:rsidRPr="00B86F9F">
        <w:rPr>
          <w:rFonts w:cs="Arial"/>
          <w:szCs w:val="20"/>
          <w:lang w:eastAsia="sl-SI"/>
        </w:rPr>
        <w:t xml:space="preserve">Če pri preverjanju ugotovi, da je </w:t>
      </w:r>
      <w:r w:rsidRPr="00B86F9F">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9728388" w14:textId="77777777" w:rsidR="00BA1251" w:rsidRPr="00B86F9F" w:rsidRDefault="00BA1251" w:rsidP="00BA1251">
      <w:pPr>
        <w:pStyle w:val="Odstavekseznama"/>
        <w:ind w:left="0"/>
        <w:rPr>
          <w:rFonts w:cs="Arial"/>
          <w:szCs w:val="20"/>
        </w:rPr>
      </w:pPr>
    </w:p>
    <w:p w14:paraId="6ACEF536" w14:textId="77777777" w:rsidR="00BA1251" w:rsidRDefault="00BA1251" w:rsidP="00BA1251">
      <w:pPr>
        <w:ind w:left="510"/>
        <w:rPr>
          <w:rFonts w:cs="Arial"/>
          <w:szCs w:val="20"/>
        </w:rPr>
      </w:pPr>
      <w:r w:rsidRPr="00B86F9F">
        <w:rPr>
          <w:rFonts w:cs="Arial"/>
          <w:szCs w:val="20"/>
        </w:rPr>
        <w:t xml:space="preserve">V kolikor je gospodarski subjekt v položaju iz zgornjega odstavka, lahko naročniku v skladu z devetim odstavkom </w:t>
      </w:r>
      <w:r w:rsidRPr="00B86F9F">
        <w:rPr>
          <w:rFonts w:cs="Arial"/>
          <w:szCs w:val="20"/>
          <w:lang w:eastAsia="sl-SI"/>
        </w:rPr>
        <w:t>in ob upoštevanju desetega odstavka</w:t>
      </w:r>
      <w:r w:rsidRPr="00B86F9F">
        <w:rPr>
          <w:rFonts w:cs="Arial"/>
          <w:szCs w:val="20"/>
        </w:rPr>
        <w:t xml:space="preserve"> 75. člena ZJN-3 najkasneje do roka za oddajo ponudb predloži dokazila, da je sprejel zadostne ukrepe, s katerimi lahko dokaže svojo zanesljivost kljub obstoju tega izključitvenega razloga.</w:t>
      </w:r>
    </w:p>
    <w:p w14:paraId="023DC90B" w14:textId="77777777" w:rsidR="00BA1251" w:rsidRDefault="00BA1251" w:rsidP="00BA1251">
      <w:pPr>
        <w:ind w:left="510"/>
        <w:rPr>
          <w:rFonts w:cs="Arial"/>
          <w:szCs w:val="20"/>
        </w:rPr>
      </w:pPr>
    </w:p>
    <w:p w14:paraId="4EDADF3A" w14:textId="77777777" w:rsidR="00BA1251" w:rsidRDefault="00BA1251" w:rsidP="00BA1251">
      <w:pPr>
        <w:ind w:left="510"/>
        <w:rPr>
          <w:rFonts w:cs="Arial"/>
          <w:szCs w:val="20"/>
        </w:rPr>
      </w:pPr>
      <w:r w:rsidRPr="00B86F9F">
        <w:rPr>
          <w:rFonts w:eastAsia="Times New Roman" w:cs="Arial"/>
          <w:b/>
          <w:bCs/>
          <w:szCs w:val="20"/>
          <w:lang w:eastAsia="sl-SI"/>
        </w:rPr>
        <w:t>DOKAZILO:</w:t>
      </w:r>
    </w:p>
    <w:p w14:paraId="5D81DC1B" w14:textId="2D0C6065" w:rsidR="00BA1251" w:rsidRPr="00BA1251" w:rsidRDefault="00BA1251" w:rsidP="00BA1251">
      <w:pPr>
        <w:ind w:left="510"/>
        <w:rPr>
          <w:rFonts w:cs="Arial"/>
          <w:szCs w:val="20"/>
        </w:rPr>
      </w:pPr>
      <w:r w:rsidRPr="00BA1251">
        <w:rPr>
          <w:rFonts w:eastAsia="Times New Roman" w:cs="Arial"/>
          <w:b/>
          <w:bCs/>
          <w:szCs w:val="20"/>
          <w:lang w:eastAsia="sl-SI"/>
        </w:rPr>
        <w:t>Izpolnjen obrazec »ESPD«</w:t>
      </w:r>
      <w:r w:rsidRPr="00BA1251">
        <w:rPr>
          <w:rFonts w:eastAsia="Times New Roman" w:cs="Arial"/>
          <w:szCs w:val="20"/>
          <w:lang w:eastAsia="sl-SI"/>
        </w:rPr>
        <w:t xml:space="preserve"> v delu III: Razlogi za izključitev, D: Nacionalni razlogi za izključitev za vse gospodarske subjekte v ponudbi. V kolikor je vaš odgovor v tem primeru DA in uveljavljate </w:t>
      </w:r>
      <w:r w:rsidRPr="00BA1251">
        <w:rPr>
          <w:rFonts w:eastAsia="Times New Roman" w:cs="Arial"/>
          <w:szCs w:val="20"/>
          <w:lang w:eastAsia="sl-SI"/>
        </w:rPr>
        <w:lastRenderedPageBreak/>
        <w:t>popravni mehanizem, kršitve in ukrepe, s katerimi lahko dokažete svojo zanesljivost kljub obstoju navedenega razloga za izključitev, navedite v lastni izjavi.</w:t>
      </w:r>
    </w:p>
    <w:p w14:paraId="6B44C68B" w14:textId="77777777" w:rsidR="003C4555" w:rsidRDefault="003C4555" w:rsidP="00366985">
      <w:pPr>
        <w:rPr>
          <w:rFonts w:eastAsia="Times New Roman" w:cs="Arial"/>
          <w:szCs w:val="20"/>
          <w:highlight w:val="yellow"/>
          <w:lang w:eastAsia="sl-SI"/>
        </w:rPr>
      </w:pPr>
    </w:p>
    <w:p w14:paraId="453A2920" w14:textId="77777777" w:rsidR="00FE3DBF" w:rsidRPr="00B86F9F" w:rsidRDefault="00FE3DBF" w:rsidP="00FE3DBF">
      <w:pPr>
        <w:pStyle w:val="Odstavekseznama"/>
        <w:numPr>
          <w:ilvl w:val="0"/>
          <w:numId w:val="8"/>
        </w:numPr>
        <w:rPr>
          <w:rFonts w:eastAsia="Times New Roman" w:cs="Arial"/>
          <w:szCs w:val="20"/>
          <w:lang w:eastAsia="sl-SI"/>
        </w:rPr>
      </w:pPr>
      <w:r w:rsidRPr="00B86F9F">
        <w:rPr>
          <w:rFonts w:cs="Arial"/>
          <w:szCs w:val="20"/>
        </w:rPr>
        <w:t xml:space="preserve">na podlagi </w:t>
      </w:r>
      <w:r w:rsidRPr="00B86F9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B86F9F">
        <w:rPr>
          <w:rFonts w:cs="Arial"/>
          <w:szCs w:val="20"/>
        </w:rPr>
        <w:t xml:space="preserve"> če pri preverjanju ugotovi, da je ponudnik:</w:t>
      </w:r>
    </w:p>
    <w:p w14:paraId="6348975A" w14:textId="77777777" w:rsidR="00FE3DBF" w:rsidRPr="00B86F9F" w:rsidRDefault="00FE3DBF" w:rsidP="00FE3DBF">
      <w:pPr>
        <w:pStyle w:val="xmsolistparagraph"/>
        <w:numPr>
          <w:ilvl w:val="0"/>
          <w:numId w:val="31"/>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ruski državljan ali fizična ali pravna oseba, subjekt ali organ s sedežem v Rusiji,</w:t>
      </w:r>
    </w:p>
    <w:p w14:paraId="72E332A8" w14:textId="77777777" w:rsidR="00FE3DBF" w:rsidRPr="00B86F9F" w:rsidRDefault="00FE3DBF" w:rsidP="00FE3DBF">
      <w:pPr>
        <w:pStyle w:val="xmsolistparagraph"/>
        <w:numPr>
          <w:ilvl w:val="0"/>
          <w:numId w:val="31"/>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pravna oseba, subjekt ali organ, katerih več kot 50-odstotni delež je v neposredni ali posredni lasti subjekta iz prejšnje alineje, ali</w:t>
      </w:r>
    </w:p>
    <w:p w14:paraId="111B4481" w14:textId="77777777" w:rsidR="00FE3DBF" w:rsidRPr="00B86F9F" w:rsidRDefault="00FE3DBF" w:rsidP="00FE3DBF">
      <w:pPr>
        <w:pStyle w:val="xmsolistparagraph"/>
        <w:numPr>
          <w:ilvl w:val="0"/>
          <w:numId w:val="31"/>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fizična ali pravna oseba, subjekt ali organ, ki deluje v imenu ali po navodilih subjektov iz prejšnjih dveh alinej.</w:t>
      </w:r>
    </w:p>
    <w:p w14:paraId="5E1FCAE0" w14:textId="77777777" w:rsidR="00FE3DBF" w:rsidRPr="00B86F9F" w:rsidRDefault="00FE3DBF" w:rsidP="00FE3DBF">
      <w:pPr>
        <w:pStyle w:val="xmsonormal"/>
        <w:jc w:val="both"/>
        <w:rPr>
          <w:rFonts w:ascii="Arial" w:hAnsi="Arial" w:cs="Arial"/>
          <w:sz w:val="20"/>
          <w:szCs w:val="20"/>
        </w:rPr>
      </w:pPr>
      <w:r w:rsidRPr="00B86F9F">
        <w:rPr>
          <w:rFonts w:ascii="Arial" w:hAnsi="Arial" w:cs="Arial"/>
          <w:sz w:val="20"/>
          <w:szCs w:val="20"/>
        </w:rPr>
        <w:t> </w:t>
      </w:r>
    </w:p>
    <w:p w14:paraId="04B6CE31" w14:textId="77777777" w:rsidR="00FE3DBF" w:rsidRPr="00B86F9F" w:rsidRDefault="00FE3DBF" w:rsidP="00FE3DBF">
      <w:pPr>
        <w:pStyle w:val="xmsonormal"/>
        <w:ind w:left="708"/>
        <w:jc w:val="both"/>
        <w:rPr>
          <w:rFonts w:ascii="Arial" w:hAnsi="Arial" w:cs="Arial"/>
          <w:sz w:val="20"/>
          <w:szCs w:val="20"/>
        </w:rPr>
      </w:pPr>
      <w:r w:rsidRPr="00B86F9F">
        <w:rPr>
          <w:rFonts w:ascii="Arial" w:hAnsi="Arial" w:cs="Arial"/>
          <w:sz w:val="20"/>
          <w:szCs w:val="20"/>
        </w:rPr>
        <w:t>Enako velja za podizvajalca, če predstavljajo več kot 10% vrednosti naročila.</w:t>
      </w:r>
    </w:p>
    <w:p w14:paraId="7410E6F8" w14:textId="77777777" w:rsidR="00FE3DBF" w:rsidRPr="00B86F9F" w:rsidRDefault="00FE3DBF" w:rsidP="00FE3DBF">
      <w:pPr>
        <w:rPr>
          <w:rFonts w:eastAsia="Times New Roman" w:cs="Arial"/>
          <w:szCs w:val="20"/>
          <w:highlight w:val="yellow"/>
          <w:lang w:eastAsia="sl-SI"/>
        </w:rPr>
      </w:pPr>
    </w:p>
    <w:p w14:paraId="4779A8A3" w14:textId="77777777" w:rsidR="00FE3DBF" w:rsidRPr="00B86F9F" w:rsidRDefault="00FE3DBF" w:rsidP="00A911D0">
      <w:pPr>
        <w:ind w:left="567"/>
        <w:rPr>
          <w:rFonts w:eastAsia="Times New Roman" w:cs="Arial"/>
          <w:b/>
          <w:bCs/>
          <w:szCs w:val="20"/>
          <w:lang w:eastAsia="sl-SI"/>
        </w:rPr>
      </w:pPr>
      <w:r w:rsidRPr="00B86F9F">
        <w:rPr>
          <w:rFonts w:eastAsia="Times New Roman" w:cs="Arial"/>
          <w:b/>
          <w:bCs/>
          <w:szCs w:val="20"/>
          <w:lang w:eastAsia="sl-SI"/>
        </w:rPr>
        <w:t>DOKAZILO:</w:t>
      </w:r>
    </w:p>
    <w:p w14:paraId="21474876" w14:textId="77777777" w:rsidR="00FE3DBF" w:rsidRPr="00B86F9F" w:rsidRDefault="00FE3DBF" w:rsidP="00A911D0">
      <w:pPr>
        <w:ind w:left="567"/>
        <w:rPr>
          <w:rFonts w:eastAsia="Times New Roman" w:cs="Arial"/>
          <w:szCs w:val="20"/>
          <w:highlight w:val="yellow"/>
          <w:lang w:eastAsia="sl-SI"/>
        </w:rPr>
      </w:pPr>
      <w:r w:rsidRPr="00B86F9F">
        <w:rPr>
          <w:rFonts w:eastAsia="Times New Roman" w:cs="Arial"/>
          <w:b/>
          <w:bCs/>
          <w:szCs w:val="20"/>
          <w:lang w:eastAsia="sl-SI"/>
        </w:rPr>
        <w:t>Predložen obrazec »ESPD«</w:t>
      </w:r>
      <w:r w:rsidRPr="00B86F9F">
        <w:rPr>
          <w:rFonts w:eastAsia="Times New Roman" w:cs="Arial"/>
          <w:szCs w:val="20"/>
          <w:lang w:eastAsia="sl-SI"/>
        </w:rPr>
        <w:t xml:space="preserve"> za vse gospodarske subjekte v ponudbi.</w:t>
      </w:r>
    </w:p>
    <w:p w14:paraId="46B3A923" w14:textId="77777777" w:rsidR="00FE3DBF" w:rsidRPr="00E30F80" w:rsidRDefault="00FE3DBF" w:rsidP="00FE3DBF">
      <w:pPr>
        <w:spacing w:line="240" w:lineRule="auto"/>
        <w:rPr>
          <w:rFonts w:eastAsia="Times New Roman" w:cs="Arial"/>
          <w:szCs w:val="20"/>
        </w:rPr>
      </w:pPr>
    </w:p>
    <w:p w14:paraId="756C8E7C" w14:textId="2C4DB32F" w:rsidR="00FE3DBF" w:rsidRPr="00B86F9F" w:rsidRDefault="00FE3DBF" w:rsidP="00FE3DBF">
      <w:pPr>
        <w:spacing w:line="240" w:lineRule="auto"/>
        <w:rPr>
          <w:rFonts w:eastAsia="Times New Roman" w:cs="Arial"/>
          <w:szCs w:val="20"/>
        </w:rPr>
      </w:pPr>
      <w:r w:rsidRPr="00E30F80">
        <w:rPr>
          <w:rFonts w:eastAsia="Times New Roman" w:cs="Arial"/>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6C1319">
        <w:rPr>
          <w:rFonts w:eastAsia="Times New Roman" w:cs="Arial"/>
          <w:szCs w:val="20"/>
        </w:rPr>
        <w:t>9</w:t>
      </w:r>
      <w:r w:rsidRPr="00E30F80">
        <w:rPr>
          <w:rFonts w:eastAsia="Times New Roman" w:cs="Arial"/>
          <w:szCs w:val="20"/>
        </w:rPr>
        <w:t>.1.1.5 teh navodil.</w:t>
      </w:r>
    </w:p>
    <w:p w14:paraId="12168B88" w14:textId="77777777" w:rsidR="00B86D84" w:rsidRPr="00FA3FA9" w:rsidRDefault="00B86D84" w:rsidP="00366985">
      <w:pPr>
        <w:rPr>
          <w:rFonts w:eastAsia="Times New Roman" w:cs="Arial"/>
          <w:szCs w:val="20"/>
          <w:lang w:eastAsia="sl-SI"/>
        </w:rPr>
      </w:pPr>
    </w:p>
    <w:p w14:paraId="6E248B9E" w14:textId="4187E5AC" w:rsidR="003C4555" w:rsidRPr="00FA3FA9" w:rsidRDefault="003C4555" w:rsidP="003C4555">
      <w:pPr>
        <w:pStyle w:val="Naslov3"/>
        <w:spacing w:line="260" w:lineRule="atLeast"/>
        <w:rPr>
          <w:rFonts w:cs="Arial"/>
          <w:szCs w:val="20"/>
        </w:rPr>
      </w:pPr>
      <w:bookmarkStart w:id="38" w:name="_Toc192244835"/>
      <w:r w:rsidRPr="00FA3FA9">
        <w:rPr>
          <w:rFonts w:cs="Arial"/>
          <w:szCs w:val="20"/>
        </w:rPr>
        <w:t>Pogoji oziroma ustreznost za opravljanje poklicne dejavnosti</w:t>
      </w:r>
      <w:bookmarkEnd w:id="38"/>
    </w:p>
    <w:p w14:paraId="3ED46CC7" w14:textId="765DD758" w:rsidR="003C4555" w:rsidRPr="00FA3FA9" w:rsidRDefault="003C4555" w:rsidP="00366985">
      <w:pPr>
        <w:rPr>
          <w:rFonts w:eastAsia="Times New Roman" w:cs="Arial"/>
          <w:szCs w:val="20"/>
          <w:lang w:eastAsia="sl-SI"/>
        </w:rPr>
      </w:pPr>
    </w:p>
    <w:p w14:paraId="41BBB098" w14:textId="77777777" w:rsidR="003C4555" w:rsidRPr="00FA3FA9" w:rsidRDefault="003C4555" w:rsidP="003C4555">
      <w:pPr>
        <w:rPr>
          <w:rFonts w:eastAsia="Times New Roman" w:cs="Arial"/>
          <w:b/>
          <w:szCs w:val="20"/>
          <w:lang w:eastAsia="sl-SI"/>
        </w:rPr>
      </w:pPr>
      <w:r w:rsidRPr="00FA3FA9">
        <w:rPr>
          <w:rFonts w:eastAsia="Times New Roman" w:cs="Arial"/>
          <w:b/>
          <w:szCs w:val="20"/>
          <w:u w:val="single"/>
          <w:lang w:eastAsia="sl-SI"/>
        </w:rPr>
        <w:t>ZA VSE SKLOPE</w:t>
      </w:r>
      <w:r w:rsidRPr="00FA3FA9">
        <w:rPr>
          <w:rFonts w:eastAsia="Times New Roman" w:cs="Arial"/>
          <w:b/>
          <w:szCs w:val="20"/>
          <w:lang w:eastAsia="sl-SI"/>
        </w:rPr>
        <w:t>:</w:t>
      </w:r>
    </w:p>
    <w:p w14:paraId="587282BF" w14:textId="77777777" w:rsidR="003C4555" w:rsidRPr="00FA3FA9" w:rsidRDefault="003C4555" w:rsidP="003C4555">
      <w:pPr>
        <w:rPr>
          <w:rFonts w:eastAsia="Times New Roman" w:cs="Arial"/>
          <w:szCs w:val="20"/>
          <w:lang w:eastAsia="sl-SI"/>
        </w:rPr>
      </w:pPr>
    </w:p>
    <w:p w14:paraId="400D3A42" w14:textId="08B4915B" w:rsidR="00B67527" w:rsidRDefault="003C4555" w:rsidP="00B67527">
      <w:pPr>
        <w:numPr>
          <w:ilvl w:val="0"/>
          <w:numId w:val="18"/>
        </w:numPr>
        <w:spacing w:line="240" w:lineRule="auto"/>
        <w:rPr>
          <w:rFonts w:eastAsia="Times New Roman" w:cs="Arial"/>
          <w:szCs w:val="20"/>
          <w:lang w:eastAsia="sl-SI"/>
        </w:rPr>
      </w:pPr>
      <w:r w:rsidRPr="00FA3FA9">
        <w:rPr>
          <w:rFonts w:eastAsia="Times New Roman" w:cs="Arial"/>
          <w:szCs w:val="20"/>
          <w:lang w:eastAsia="sl-SI"/>
        </w:rPr>
        <w:t xml:space="preserve">Ponudnik mora imeti </w:t>
      </w:r>
      <w:r w:rsidR="00A91669" w:rsidRPr="00FA3FA9">
        <w:rPr>
          <w:rFonts w:eastAsia="Times New Roman" w:cs="Arial"/>
          <w:szCs w:val="20"/>
          <w:lang w:eastAsia="sl-SI"/>
        </w:rPr>
        <w:t>veljavno L</w:t>
      </w:r>
      <w:r w:rsidRPr="00FA3FA9">
        <w:rPr>
          <w:rFonts w:eastAsia="Times New Roman" w:cs="Arial"/>
          <w:szCs w:val="20"/>
          <w:lang w:eastAsia="sl-SI"/>
        </w:rPr>
        <w:t>icenco za izvajanje sistemov tehničnega varovanja, ki je izdana v skladu z Zakonom o zasebnem varovanju (Uradni list RS, št. 17/11; v nadaljevanju ZZasV-1).</w:t>
      </w:r>
    </w:p>
    <w:p w14:paraId="484124A3" w14:textId="77777777" w:rsidR="00B86D84" w:rsidRDefault="00B86D84" w:rsidP="003C4555">
      <w:pPr>
        <w:ind w:left="510"/>
        <w:rPr>
          <w:rFonts w:eastAsia="Times New Roman" w:cs="Arial"/>
          <w:b/>
        </w:rPr>
      </w:pPr>
    </w:p>
    <w:p w14:paraId="1B888389" w14:textId="1A5BA121" w:rsidR="003C4555" w:rsidRPr="00FA3FA9" w:rsidRDefault="003C4555" w:rsidP="003C4555">
      <w:pPr>
        <w:ind w:left="510"/>
        <w:rPr>
          <w:rFonts w:eastAsia="Times New Roman" w:cs="Arial"/>
          <w:b/>
        </w:rPr>
      </w:pPr>
      <w:r w:rsidRPr="00FA3FA9">
        <w:rPr>
          <w:rFonts w:eastAsia="Times New Roman" w:cs="Arial"/>
          <w:b/>
        </w:rPr>
        <w:t>DOKAZILO:</w:t>
      </w:r>
    </w:p>
    <w:p w14:paraId="5F2AF22A" w14:textId="611CAAE3" w:rsidR="003C4555" w:rsidRPr="00FA3FA9" w:rsidRDefault="003C4555" w:rsidP="003C4555">
      <w:pPr>
        <w:autoSpaceDE w:val="0"/>
        <w:autoSpaceDN w:val="0"/>
        <w:adjustRightInd w:val="0"/>
        <w:ind w:left="510"/>
        <w:rPr>
          <w:rFonts w:eastAsia="Times New Roman" w:cs="Arial"/>
        </w:rPr>
      </w:pPr>
      <w:r w:rsidRPr="00FA3FA9">
        <w:rPr>
          <w:rFonts w:eastAsia="Times New Roman" w:cs="Arial"/>
          <w:b/>
        </w:rPr>
        <w:t>Izpolnjen obrazec »ESPD«</w:t>
      </w:r>
      <w:r w:rsidRPr="00FA3FA9">
        <w:rPr>
          <w:rFonts w:eastAsia="Times New Roman" w:cs="Arial"/>
        </w:rPr>
        <w:t xml:space="preserve"> </w:t>
      </w:r>
      <w:r w:rsidRPr="00FA3FA9">
        <w:rPr>
          <w:rFonts w:eastAsia="Times New Roman" w:cs="Arial"/>
          <w:i/>
        </w:rPr>
        <w:t>(del IV: Pogoji za sodelovanje, razdelek A: Ustreznost: Za naročila storitev: potrebno določeno dovoljenje).</w:t>
      </w:r>
      <w:r w:rsidRPr="00FA3FA9">
        <w:rPr>
          <w:rFonts w:eastAsia="Times New Roman" w:cs="Arial"/>
        </w:rPr>
        <w:t xml:space="preserve"> Ponudnik v obrazec ESPD navede podatke, iz katerih izhaja izpolnjevanje zahtev iz pogoja, in sicer označi »DA« in v polje »Opišite jih« zapiše »Št. licence: xxx.«.</w:t>
      </w:r>
    </w:p>
    <w:p w14:paraId="484AA6C4" w14:textId="77777777" w:rsidR="008E2E4A" w:rsidRDefault="008E2E4A" w:rsidP="008E2E4A">
      <w:pPr>
        <w:spacing w:line="240" w:lineRule="auto"/>
        <w:ind w:left="510"/>
        <w:rPr>
          <w:rFonts w:eastAsia="Times New Roman" w:cs="Arial"/>
          <w:szCs w:val="20"/>
          <w:lang w:eastAsia="sl-SI"/>
        </w:rPr>
      </w:pPr>
    </w:p>
    <w:p w14:paraId="397FAB00" w14:textId="06275D28" w:rsidR="006C53E2" w:rsidRDefault="008E2E4A" w:rsidP="00B86D84">
      <w:pPr>
        <w:spacing w:line="240" w:lineRule="auto"/>
        <w:ind w:left="510"/>
        <w:rPr>
          <w:rFonts w:eastAsia="Times New Roman" w:cs="Arial"/>
          <w:szCs w:val="20"/>
          <w:lang w:eastAsia="sl-SI"/>
        </w:rPr>
      </w:pPr>
      <w:r w:rsidRPr="00B67527">
        <w:rPr>
          <w:rFonts w:eastAsia="Times New Roman" w:cs="Arial"/>
          <w:szCs w:val="20"/>
          <w:lang w:eastAsia="sl-SI"/>
        </w:rPr>
        <w:t xml:space="preserve">Naročnik bo za namene oddaje tega javnega naročila pridobil podatke o veljavni licenci za </w:t>
      </w:r>
      <w:r>
        <w:rPr>
          <w:rFonts w:eastAsia="Times New Roman" w:cs="Arial"/>
          <w:szCs w:val="20"/>
          <w:lang w:eastAsia="sl-SI"/>
        </w:rPr>
        <w:t>izvajanje sistemov tehničnega varovanja</w:t>
      </w:r>
      <w:r w:rsidRPr="00B67527">
        <w:rPr>
          <w:rFonts w:eastAsia="Times New Roman" w:cs="Arial"/>
          <w:szCs w:val="20"/>
          <w:lang w:eastAsia="sl-SI"/>
        </w:rPr>
        <w:t>, ki jo izda Ministrstvo za notranje zadeve, v skladu z ZZasV-1 iz evidence, ki jo v ta namen vodi Ministrstvo za notranje zadeve in je objavljena na uradni spletni strani Ministrstva za notranje zadeve. Naročnik si pridržuje pravico, da od ponudnika zahteva fotokopijo veljavne</w:t>
      </w:r>
      <w:r>
        <w:rPr>
          <w:rFonts w:eastAsia="Times New Roman" w:cs="Arial"/>
          <w:szCs w:val="20"/>
          <w:lang w:eastAsia="sl-SI"/>
        </w:rPr>
        <w:t xml:space="preserve"> </w:t>
      </w:r>
      <w:r w:rsidRPr="00B67527">
        <w:rPr>
          <w:rFonts w:eastAsia="Times New Roman" w:cs="Arial"/>
          <w:szCs w:val="20"/>
          <w:lang w:eastAsia="sl-SI"/>
        </w:rPr>
        <w:t xml:space="preserve">licence za </w:t>
      </w:r>
      <w:r>
        <w:rPr>
          <w:rFonts w:eastAsia="Times New Roman" w:cs="Arial"/>
          <w:szCs w:val="20"/>
          <w:lang w:eastAsia="sl-SI"/>
        </w:rPr>
        <w:t>izvajanje sistemov tehničnega varovanja.</w:t>
      </w:r>
    </w:p>
    <w:p w14:paraId="246E82AA" w14:textId="77777777" w:rsidR="008E2E4A" w:rsidRPr="00FA3FA9" w:rsidRDefault="008E2E4A" w:rsidP="006C53E2">
      <w:pPr>
        <w:ind w:left="510"/>
        <w:rPr>
          <w:rFonts w:eastAsia="Times New Roman" w:cs="Arial"/>
          <w:szCs w:val="20"/>
          <w:lang w:eastAsia="sl-SI"/>
        </w:rPr>
      </w:pPr>
    </w:p>
    <w:p w14:paraId="5944DB19" w14:textId="62367415" w:rsidR="00124C54" w:rsidRPr="00FA3FA9" w:rsidRDefault="00124C54" w:rsidP="00124C54">
      <w:pPr>
        <w:rPr>
          <w:rFonts w:eastAsia="Times New Roman" w:cs="Arial"/>
          <w:b/>
          <w:szCs w:val="20"/>
          <w:lang w:eastAsia="sl-SI"/>
        </w:rPr>
      </w:pPr>
      <w:r w:rsidRPr="00FA3FA9">
        <w:rPr>
          <w:rFonts w:eastAsia="Times New Roman" w:cs="Arial"/>
          <w:b/>
          <w:szCs w:val="20"/>
          <w:u w:val="single"/>
          <w:lang w:eastAsia="sl-SI"/>
        </w:rPr>
        <w:t xml:space="preserve">ZA SKLOP 1 IN SKLOP </w:t>
      </w:r>
      <w:r w:rsidR="0056179B" w:rsidRPr="00FA3FA9">
        <w:rPr>
          <w:rFonts w:eastAsia="Times New Roman" w:cs="Arial"/>
          <w:b/>
          <w:szCs w:val="20"/>
          <w:u w:val="single"/>
          <w:lang w:eastAsia="sl-SI"/>
        </w:rPr>
        <w:t>7</w:t>
      </w:r>
      <w:r w:rsidRPr="00FA3FA9">
        <w:rPr>
          <w:rFonts w:eastAsia="Times New Roman" w:cs="Arial"/>
          <w:b/>
          <w:szCs w:val="20"/>
          <w:lang w:eastAsia="sl-SI"/>
        </w:rPr>
        <w:t>:</w:t>
      </w:r>
    </w:p>
    <w:p w14:paraId="1F4A287F" w14:textId="77777777" w:rsidR="00124C54" w:rsidRPr="00FA3FA9" w:rsidRDefault="00124C54" w:rsidP="006C53E2">
      <w:pPr>
        <w:ind w:left="510"/>
        <w:rPr>
          <w:rFonts w:eastAsia="Times New Roman" w:cs="Arial"/>
          <w:szCs w:val="20"/>
          <w:lang w:eastAsia="sl-SI"/>
        </w:rPr>
      </w:pPr>
    </w:p>
    <w:p w14:paraId="7BDEEDAE" w14:textId="0E8CC55C" w:rsidR="00C33A55" w:rsidRDefault="00033938" w:rsidP="008E1F14">
      <w:pPr>
        <w:pStyle w:val="Odstavekseznama"/>
        <w:numPr>
          <w:ilvl w:val="0"/>
          <w:numId w:val="18"/>
        </w:numPr>
        <w:spacing w:line="240" w:lineRule="auto"/>
        <w:rPr>
          <w:rFonts w:eastAsia="Times New Roman" w:cs="Arial"/>
          <w:szCs w:val="20"/>
          <w:lang w:eastAsia="sl-SI"/>
        </w:rPr>
      </w:pPr>
      <w:r w:rsidRPr="008E1F14">
        <w:rPr>
          <w:rFonts w:eastAsia="Times New Roman" w:cs="Arial"/>
          <w:szCs w:val="20"/>
          <w:lang w:eastAsia="sl-SI"/>
        </w:rPr>
        <w:t>Ponudnik mora biti v skladu z Uredbo o uporabi fluoriranih toplogrednih plinov in ozonu škodljivih snoveh (Uradni list RS, št. 60/16 in 44/22 – ZVO-2) vpisan v uradno evidenco pooblaščenih podjetij za vzdrževanje in namestitev vgrajenih gasilnih sistemov s plini ki jo vodi Ministrstvo za okolje,</w:t>
      </w:r>
      <w:r w:rsidR="00985E66" w:rsidRPr="008E1F14">
        <w:rPr>
          <w:rFonts w:eastAsia="Times New Roman" w:cs="Arial"/>
          <w:szCs w:val="20"/>
          <w:lang w:eastAsia="sl-SI"/>
        </w:rPr>
        <w:t xml:space="preserve"> podnebje</w:t>
      </w:r>
      <w:r w:rsidRPr="008E1F14">
        <w:rPr>
          <w:rFonts w:eastAsia="Times New Roman" w:cs="Arial"/>
          <w:szCs w:val="20"/>
          <w:lang w:eastAsia="sl-SI"/>
        </w:rPr>
        <w:t xml:space="preserve"> in energijo.  </w:t>
      </w:r>
    </w:p>
    <w:p w14:paraId="535CDA58" w14:textId="77777777" w:rsidR="00B86D84" w:rsidRDefault="00B86D84" w:rsidP="006C53E2">
      <w:pPr>
        <w:ind w:left="510"/>
        <w:rPr>
          <w:rFonts w:eastAsia="Times New Roman" w:cs="Arial"/>
          <w:szCs w:val="20"/>
          <w:lang w:eastAsia="sl-SI"/>
        </w:rPr>
      </w:pPr>
    </w:p>
    <w:p w14:paraId="4FC70197" w14:textId="6E6FD575" w:rsidR="006C53E2" w:rsidRPr="00C33A55" w:rsidRDefault="006C53E2" w:rsidP="006C53E2">
      <w:pPr>
        <w:ind w:left="510"/>
        <w:rPr>
          <w:rFonts w:eastAsia="Times New Roman" w:cs="Arial"/>
          <w:b/>
          <w:szCs w:val="20"/>
          <w:lang w:eastAsia="sl-SI"/>
        </w:rPr>
      </w:pPr>
      <w:r w:rsidRPr="00C33A55">
        <w:rPr>
          <w:rFonts w:eastAsia="Times New Roman" w:cs="Arial"/>
          <w:b/>
          <w:szCs w:val="20"/>
          <w:lang w:eastAsia="sl-SI"/>
        </w:rPr>
        <w:t>DOKAZILO:</w:t>
      </w:r>
    </w:p>
    <w:p w14:paraId="2094E795" w14:textId="77777777" w:rsidR="006C53E2" w:rsidRPr="00C33A55" w:rsidRDefault="006C53E2" w:rsidP="006C53E2">
      <w:pPr>
        <w:autoSpaceDE w:val="0"/>
        <w:autoSpaceDN w:val="0"/>
        <w:adjustRightInd w:val="0"/>
        <w:ind w:left="510"/>
        <w:rPr>
          <w:rFonts w:eastAsia="Times New Roman" w:cs="Arial"/>
        </w:rPr>
      </w:pPr>
      <w:bookmarkStart w:id="39" w:name="_Hlk534637318"/>
      <w:r w:rsidRPr="00C33A55">
        <w:rPr>
          <w:rFonts w:eastAsia="Times New Roman" w:cs="Arial"/>
          <w:b/>
        </w:rPr>
        <w:t>Izpolnjen obrazec »ESPD«</w:t>
      </w:r>
      <w:r w:rsidRPr="00C33A55">
        <w:rPr>
          <w:rFonts w:eastAsia="Times New Roman" w:cs="Arial"/>
        </w:rPr>
        <w:t xml:space="preserve"> </w:t>
      </w:r>
      <w:r w:rsidRPr="00C33A55">
        <w:rPr>
          <w:rFonts w:eastAsia="Times New Roman" w:cs="Arial"/>
          <w:i/>
        </w:rPr>
        <w:t>(del IV: Pogoji za sodelovanje, razdelek A: Ustreznost: Vpis v poslovni register).</w:t>
      </w:r>
      <w:r w:rsidRPr="00C33A55">
        <w:rPr>
          <w:rFonts w:eastAsia="Times New Roman" w:cs="Arial"/>
        </w:rPr>
        <w:t xml:space="preserve"> Ponudnik v obrazec ESPD navede podatke, iz katerih izhaja izpolnjevanje zahtev iz pogoja, in sicer označi »DA«.</w:t>
      </w:r>
    </w:p>
    <w:bookmarkEnd w:id="39"/>
    <w:p w14:paraId="7DEA10C1" w14:textId="77777777" w:rsidR="008E2E4A" w:rsidRPr="008E1F14" w:rsidRDefault="008E2E4A" w:rsidP="008E2E4A">
      <w:pPr>
        <w:pStyle w:val="Odstavekseznama"/>
        <w:spacing w:line="240" w:lineRule="auto"/>
        <w:ind w:left="510"/>
        <w:rPr>
          <w:rFonts w:eastAsia="Times New Roman" w:cs="Arial"/>
          <w:szCs w:val="20"/>
          <w:lang w:eastAsia="sl-SI"/>
        </w:rPr>
      </w:pPr>
    </w:p>
    <w:p w14:paraId="1791C623" w14:textId="77777777" w:rsidR="008E2E4A" w:rsidRDefault="008E2E4A" w:rsidP="008E2E4A">
      <w:pPr>
        <w:spacing w:line="240" w:lineRule="auto"/>
        <w:ind w:left="510"/>
        <w:rPr>
          <w:rFonts w:eastAsia="Times New Roman" w:cs="Arial"/>
          <w:szCs w:val="20"/>
          <w:lang w:eastAsia="sl-SI"/>
        </w:rPr>
      </w:pPr>
      <w:r w:rsidRPr="00CB0E33">
        <w:rPr>
          <w:rFonts w:eastAsia="Times New Roman" w:cs="Arial"/>
          <w:szCs w:val="20"/>
          <w:lang w:eastAsia="sl-SI"/>
        </w:rPr>
        <w:t>Naročnik bo izpolnjevanje predmetnega pogoja preveril z vpogledom v seznam pooblaščenih podjetij za vzdrževanje in namestitev vgrajenih gasilnih sistemov s plini na spletni strani</w:t>
      </w:r>
      <w:r>
        <w:rPr>
          <w:rFonts w:eastAsia="Times New Roman" w:cs="Arial"/>
          <w:szCs w:val="20"/>
          <w:lang w:eastAsia="sl-SI"/>
        </w:rPr>
        <w:t xml:space="preserve"> Ministrstva za okolje, podnebje in energijo.</w:t>
      </w:r>
    </w:p>
    <w:p w14:paraId="4E6AE73C" w14:textId="77777777" w:rsidR="008E2E4A" w:rsidRPr="00F278E3" w:rsidRDefault="008E2E4A" w:rsidP="008E2E4A">
      <w:pPr>
        <w:spacing w:line="240" w:lineRule="auto"/>
        <w:ind w:left="510"/>
        <w:rPr>
          <w:rFonts w:eastAsia="Times New Roman" w:cs="Arial"/>
          <w:szCs w:val="20"/>
          <w:lang w:eastAsia="sl-SI"/>
        </w:rPr>
      </w:pPr>
    </w:p>
    <w:p w14:paraId="28D4E250" w14:textId="77777777" w:rsidR="006C53E2" w:rsidRPr="00C33A55" w:rsidRDefault="006C53E2" w:rsidP="00366985"/>
    <w:p w14:paraId="7AA601BE" w14:textId="6D02A8B5" w:rsidR="006E4352" w:rsidRPr="00020FC5" w:rsidRDefault="006964CF" w:rsidP="00366985">
      <w:pPr>
        <w:pStyle w:val="Naslov3"/>
        <w:spacing w:line="260" w:lineRule="atLeast"/>
        <w:rPr>
          <w:rFonts w:cs="Arial"/>
          <w:szCs w:val="20"/>
        </w:rPr>
      </w:pPr>
      <w:bookmarkStart w:id="40" w:name="_Hlk532916968"/>
      <w:bookmarkStart w:id="41" w:name="_Toc192244836"/>
      <w:r w:rsidRPr="00020FC5">
        <w:rPr>
          <w:rFonts w:cs="Arial"/>
          <w:szCs w:val="20"/>
        </w:rPr>
        <w:lastRenderedPageBreak/>
        <w:t>Tehnični</w:t>
      </w:r>
      <w:r w:rsidR="006E4352" w:rsidRPr="00020FC5">
        <w:rPr>
          <w:rFonts w:cs="Arial"/>
          <w:szCs w:val="20"/>
        </w:rPr>
        <w:t xml:space="preserve"> </w:t>
      </w:r>
      <w:r w:rsidRPr="00020FC5">
        <w:rPr>
          <w:rFonts w:cs="Arial"/>
          <w:szCs w:val="20"/>
        </w:rPr>
        <w:t xml:space="preserve">pogoji oziroma </w:t>
      </w:r>
      <w:r w:rsidR="003B7282" w:rsidRPr="00020FC5">
        <w:rPr>
          <w:rFonts w:cs="Arial"/>
          <w:szCs w:val="20"/>
        </w:rPr>
        <w:t>sposobnost</w:t>
      </w:r>
      <w:bookmarkEnd w:id="41"/>
    </w:p>
    <w:bookmarkEnd w:id="40"/>
    <w:p w14:paraId="4170B266" w14:textId="77777777" w:rsidR="00C40335" w:rsidRPr="00020FC5" w:rsidRDefault="00C40335" w:rsidP="00366985">
      <w:pPr>
        <w:rPr>
          <w:rFonts w:cs="Arial"/>
        </w:rPr>
      </w:pPr>
    </w:p>
    <w:p w14:paraId="166EF57D" w14:textId="33688C65" w:rsidR="007B1CDF" w:rsidRPr="005C6EC2" w:rsidRDefault="00C96635" w:rsidP="00366985">
      <w:pPr>
        <w:rPr>
          <w:rFonts w:eastAsia="Times New Roman" w:cs="Arial"/>
          <w:b/>
          <w:szCs w:val="20"/>
          <w:lang w:eastAsia="sl-SI"/>
        </w:rPr>
      </w:pPr>
      <w:r w:rsidRPr="005C6EC2">
        <w:rPr>
          <w:rFonts w:eastAsia="Times New Roman" w:cs="Arial"/>
          <w:b/>
          <w:szCs w:val="20"/>
          <w:u w:val="single"/>
          <w:lang w:eastAsia="sl-SI"/>
        </w:rPr>
        <w:t>ZA SKLOPE OD 1 DO 1</w:t>
      </w:r>
      <w:r w:rsidR="002D6429" w:rsidRPr="005C6EC2">
        <w:rPr>
          <w:rFonts w:eastAsia="Times New Roman" w:cs="Arial"/>
          <w:b/>
          <w:szCs w:val="20"/>
          <w:u w:val="single"/>
          <w:lang w:eastAsia="sl-SI"/>
        </w:rPr>
        <w:t>3</w:t>
      </w:r>
      <w:r w:rsidR="003C4AD6" w:rsidRPr="005C6EC2">
        <w:rPr>
          <w:rFonts w:eastAsia="Times New Roman" w:cs="Arial"/>
          <w:b/>
          <w:szCs w:val="20"/>
          <w:u w:val="single"/>
          <w:lang w:eastAsia="sl-SI"/>
        </w:rPr>
        <w:t xml:space="preserve"> (požarne centrale)</w:t>
      </w:r>
      <w:r w:rsidR="007B1CDF" w:rsidRPr="005C6EC2">
        <w:rPr>
          <w:rFonts w:eastAsia="Times New Roman" w:cs="Arial"/>
          <w:b/>
          <w:szCs w:val="20"/>
          <w:lang w:eastAsia="sl-SI"/>
        </w:rPr>
        <w:t>:</w:t>
      </w:r>
    </w:p>
    <w:p w14:paraId="39CC8AC9" w14:textId="77777777" w:rsidR="007B1CDF" w:rsidRPr="005C6EC2" w:rsidRDefault="007B1CDF" w:rsidP="00366985">
      <w:pPr>
        <w:ind w:left="510"/>
        <w:rPr>
          <w:rFonts w:eastAsia="Times New Roman" w:cs="Arial"/>
          <w:szCs w:val="20"/>
          <w:lang w:eastAsia="sl-SI"/>
        </w:rPr>
      </w:pPr>
    </w:p>
    <w:p w14:paraId="76F51AB5" w14:textId="6FD78F61" w:rsidR="007B1CDF" w:rsidRDefault="00D746D5" w:rsidP="0056576A">
      <w:pPr>
        <w:numPr>
          <w:ilvl w:val="0"/>
          <w:numId w:val="24"/>
        </w:numPr>
        <w:spacing w:line="240" w:lineRule="auto"/>
        <w:rPr>
          <w:rFonts w:cs="Arial"/>
        </w:rPr>
      </w:pPr>
      <w:bookmarkStart w:id="42" w:name="_Hlk192160398"/>
      <w:r w:rsidRPr="00D746D5">
        <w:rPr>
          <w:rFonts w:cs="Arial"/>
        </w:rPr>
        <w:t>Ponudnik mora imeti potrebna znanja, celotno podporo ter pravico, da lahko prodaja in razpolaga s ponujeno opremo in dostop do opreme za vzdrževanje, pri naročniku vgrajenih sistemov tehničnega varovanja za posamezen sklop.</w:t>
      </w:r>
    </w:p>
    <w:bookmarkEnd w:id="42"/>
    <w:p w14:paraId="5BB7757E" w14:textId="77777777" w:rsidR="004867C6" w:rsidRPr="0056576A" w:rsidRDefault="004867C6" w:rsidP="004867C6">
      <w:pPr>
        <w:spacing w:line="240" w:lineRule="auto"/>
        <w:ind w:left="510"/>
        <w:rPr>
          <w:rFonts w:cs="Arial"/>
        </w:rPr>
      </w:pPr>
    </w:p>
    <w:p w14:paraId="2AB23BD4" w14:textId="77777777" w:rsidR="007B1CDF" w:rsidRPr="001C7F1C" w:rsidRDefault="007B1CDF" w:rsidP="00366985">
      <w:pPr>
        <w:ind w:left="510"/>
        <w:rPr>
          <w:rFonts w:eastAsia="Times New Roman" w:cs="Arial"/>
          <w:b/>
          <w:szCs w:val="20"/>
          <w:lang w:eastAsia="sl-SI"/>
        </w:rPr>
      </w:pPr>
      <w:r w:rsidRPr="001C7F1C">
        <w:rPr>
          <w:rFonts w:eastAsia="Times New Roman" w:cs="Arial"/>
          <w:b/>
          <w:szCs w:val="20"/>
          <w:lang w:eastAsia="sl-SI"/>
        </w:rPr>
        <w:t>DOKAZILO:</w:t>
      </w:r>
    </w:p>
    <w:p w14:paraId="756CE34C" w14:textId="513809EB" w:rsidR="00481831" w:rsidRPr="001C7F1C" w:rsidRDefault="00481831" w:rsidP="00481831">
      <w:pPr>
        <w:autoSpaceDE w:val="0"/>
        <w:autoSpaceDN w:val="0"/>
        <w:adjustRightInd w:val="0"/>
        <w:ind w:left="510"/>
        <w:rPr>
          <w:rFonts w:eastAsia="Times New Roman" w:cs="Arial"/>
        </w:rPr>
      </w:pPr>
      <w:bookmarkStart w:id="43" w:name="_Hlk534639339"/>
      <w:r w:rsidRPr="001C7F1C">
        <w:rPr>
          <w:rFonts w:eastAsia="Times New Roman" w:cs="Arial"/>
          <w:b/>
        </w:rPr>
        <w:t>Izpolnjen obrazec »ESPD«</w:t>
      </w:r>
      <w:r w:rsidRPr="001C7F1C">
        <w:rPr>
          <w:rFonts w:eastAsia="Times New Roman" w:cs="Arial"/>
        </w:rPr>
        <w:t xml:space="preserve"> </w:t>
      </w:r>
      <w:r w:rsidRPr="001C7F1C">
        <w:rPr>
          <w:rFonts w:eastAsia="Times New Roman" w:cs="Arial"/>
          <w:i/>
        </w:rPr>
        <w:t>(del IV: Pogoji za sodelovanje, razdelek A: Ustreznost: Za naročila storitev: potrebno določeno dovoljenje).</w:t>
      </w:r>
      <w:r w:rsidRPr="001C7F1C">
        <w:rPr>
          <w:rFonts w:eastAsia="Times New Roman" w:cs="Arial"/>
        </w:rPr>
        <w:t xml:space="preserve"> Ponudnik v obrazec ESPD navede podatke, iz katerih izhaja izpolnjevanje zahtev iz pogoja, in sicer</w:t>
      </w:r>
      <w:r w:rsidR="00E8524E" w:rsidRPr="001C7F1C">
        <w:rPr>
          <w:rFonts w:eastAsia="Times New Roman" w:cs="Arial"/>
        </w:rPr>
        <w:t xml:space="preserve"> označi »DA« in v polje »Opišite jih</w:t>
      </w:r>
      <w:r w:rsidRPr="001C7F1C">
        <w:rPr>
          <w:rFonts w:eastAsia="Times New Roman" w:cs="Arial"/>
        </w:rPr>
        <w:t>« vpiše številko sklopa, za katerega oddaja ponudbo, in zraven zapiše »</w:t>
      </w:r>
      <w:r w:rsidR="000846B1" w:rsidRPr="001C7F1C">
        <w:rPr>
          <w:rFonts w:eastAsia="Times New Roman" w:cs="Arial"/>
        </w:rPr>
        <w:t xml:space="preserve">Sem proizvajalec </w:t>
      </w:r>
      <w:r w:rsidR="00BC7056" w:rsidRPr="001C7F1C">
        <w:rPr>
          <w:rFonts w:eastAsia="Times New Roman" w:cs="Arial"/>
        </w:rPr>
        <w:t>ALI</w:t>
      </w:r>
      <w:r w:rsidR="000846B1" w:rsidRPr="001C7F1C">
        <w:rPr>
          <w:rFonts w:eastAsia="Times New Roman" w:cs="Arial"/>
        </w:rPr>
        <w:t xml:space="preserve"> Sem pooblaščeni zastopnik </w:t>
      </w:r>
      <w:r w:rsidR="00BC7056" w:rsidRPr="001C7F1C">
        <w:rPr>
          <w:rFonts w:eastAsia="Times New Roman" w:cs="Arial"/>
        </w:rPr>
        <w:t>ALI</w:t>
      </w:r>
      <w:r w:rsidR="000846B1" w:rsidRPr="001C7F1C">
        <w:rPr>
          <w:rFonts w:eastAsia="Times New Roman" w:cs="Arial"/>
        </w:rPr>
        <w:t xml:space="preserve"> </w:t>
      </w:r>
      <w:r w:rsidR="00BD6FBD" w:rsidRPr="001C7F1C">
        <w:rPr>
          <w:rFonts w:eastAsia="Times New Roman" w:cs="Arial"/>
        </w:rPr>
        <w:t>Izpolnjujem zahteve</w:t>
      </w:r>
      <w:r w:rsidRPr="001C7F1C">
        <w:rPr>
          <w:rFonts w:eastAsia="Times New Roman" w:cs="Arial"/>
        </w:rPr>
        <w:t>«</w:t>
      </w:r>
    </w:p>
    <w:bookmarkEnd w:id="43"/>
    <w:p w14:paraId="387C1192" w14:textId="77777777" w:rsidR="007B1CDF" w:rsidRPr="001C7F1C" w:rsidRDefault="007B1CDF" w:rsidP="00366985">
      <w:pPr>
        <w:ind w:left="510"/>
        <w:rPr>
          <w:rFonts w:eastAsia="Times New Roman" w:cs="Arial"/>
          <w:szCs w:val="20"/>
          <w:lang w:eastAsia="sl-SI"/>
        </w:rPr>
      </w:pPr>
      <w:r w:rsidRPr="001C7F1C">
        <w:rPr>
          <w:rFonts w:eastAsia="Times New Roman" w:cs="Arial"/>
          <w:szCs w:val="20"/>
          <w:lang w:eastAsia="sl-SI"/>
        </w:rPr>
        <w:t>in</w:t>
      </w:r>
    </w:p>
    <w:p w14:paraId="0ABADCDE" w14:textId="7CE969CF" w:rsidR="007B1CDF" w:rsidRPr="001C7F1C" w:rsidRDefault="007B1CDF" w:rsidP="00366985">
      <w:pPr>
        <w:ind w:left="510"/>
        <w:rPr>
          <w:rFonts w:eastAsia="Times New Roman" w:cs="Arial"/>
          <w:b/>
          <w:szCs w:val="20"/>
          <w:lang w:eastAsia="sl-SI"/>
        </w:rPr>
      </w:pPr>
      <w:r w:rsidRPr="001C7F1C">
        <w:rPr>
          <w:rFonts w:eastAsia="Times New Roman" w:cs="Arial"/>
          <w:bCs/>
          <w:szCs w:val="20"/>
          <w:lang w:eastAsia="sl-SI"/>
        </w:rPr>
        <w:t xml:space="preserve">kopija </w:t>
      </w:r>
      <w:r w:rsidRPr="001C7F1C">
        <w:rPr>
          <w:rFonts w:eastAsia="Times New Roman" w:cs="Arial"/>
          <w:b/>
          <w:szCs w:val="20"/>
          <w:lang w:eastAsia="sl-SI"/>
        </w:rPr>
        <w:t>pooblastila</w:t>
      </w:r>
      <w:r w:rsidR="00EA2139" w:rsidRPr="001C7F1C">
        <w:rPr>
          <w:rFonts w:eastAsia="Times New Roman" w:cs="Arial"/>
          <w:b/>
          <w:szCs w:val="20"/>
          <w:lang w:eastAsia="sl-SI"/>
        </w:rPr>
        <w:t xml:space="preserve"> izdana s strani proizvajalca opreme</w:t>
      </w:r>
      <w:r w:rsidR="00124C54" w:rsidRPr="001C7F1C">
        <w:rPr>
          <w:rFonts w:eastAsia="Times New Roman" w:cs="Arial"/>
          <w:b/>
          <w:szCs w:val="20"/>
          <w:lang w:eastAsia="sl-SI"/>
        </w:rPr>
        <w:t xml:space="preserve"> </w:t>
      </w:r>
      <w:r w:rsidR="001D73A1" w:rsidRPr="001C7F1C">
        <w:rPr>
          <w:rFonts w:eastAsia="Times New Roman" w:cs="Arial"/>
          <w:b/>
          <w:szCs w:val="20"/>
          <w:lang w:eastAsia="sl-SI"/>
        </w:rPr>
        <w:t xml:space="preserve">v posameznem sklopu </w:t>
      </w:r>
      <w:r w:rsidR="000846B1" w:rsidRPr="001C7F1C">
        <w:rPr>
          <w:rFonts w:eastAsia="Times New Roman" w:cs="Arial"/>
          <w:bCs/>
          <w:szCs w:val="20"/>
          <w:lang w:eastAsia="sl-SI"/>
        </w:rPr>
        <w:t>(</w:t>
      </w:r>
      <w:r w:rsidR="00BD6FBD" w:rsidRPr="001C7F1C">
        <w:rPr>
          <w:rFonts w:eastAsia="Times New Roman" w:cs="Arial"/>
          <w:bCs/>
          <w:szCs w:val="20"/>
          <w:lang w:eastAsia="sl-SI"/>
        </w:rPr>
        <w:t xml:space="preserve">priložiti </w:t>
      </w:r>
      <w:r w:rsidR="00EA2139" w:rsidRPr="001C7F1C">
        <w:rPr>
          <w:rFonts w:eastAsia="Times New Roman" w:cs="Arial"/>
          <w:bCs/>
          <w:szCs w:val="20"/>
          <w:lang w:eastAsia="sl-SI"/>
        </w:rPr>
        <w:t>le</w:t>
      </w:r>
      <w:r w:rsidR="001D73A1" w:rsidRPr="001C7F1C">
        <w:rPr>
          <w:rFonts w:eastAsia="Times New Roman" w:cs="Arial"/>
          <w:bCs/>
          <w:szCs w:val="20"/>
          <w:lang w:eastAsia="sl-SI"/>
        </w:rPr>
        <w:t>,</w:t>
      </w:r>
      <w:r w:rsidR="00EA2139" w:rsidRPr="001C7F1C">
        <w:rPr>
          <w:rFonts w:eastAsia="Times New Roman" w:cs="Arial"/>
          <w:bCs/>
          <w:szCs w:val="20"/>
          <w:lang w:eastAsia="sl-SI"/>
        </w:rPr>
        <w:t xml:space="preserve"> </w:t>
      </w:r>
      <w:r w:rsidR="000846B1" w:rsidRPr="001C7F1C">
        <w:rPr>
          <w:rFonts w:eastAsia="Times New Roman" w:cs="Arial"/>
          <w:bCs/>
          <w:szCs w:val="20"/>
          <w:lang w:eastAsia="sl-SI"/>
        </w:rPr>
        <w:t>če je ponudnik</w:t>
      </w:r>
      <w:r w:rsidR="00BD6FBD" w:rsidRPr="001C7F1C">
        <w:rPr>
          <w:rFonts w:eastAsia="Times New Roman" w:cs="Arial"/>
          <w:bCs/>
          <w:szCs w:val="20"/>
          <w:lang w:eastAsia="sl-SI"/>
        </w:rPr>
        <w:t xml:space="preserve"> pooblaščeni zastopnik ali</w:t>
      </w:r>
      <w:r w:rsidR="000846B1" w:rsidRPr="001C7F1C">
        <w:rPr>
          <w:rFonts w:eastAsia="Times New Roman" w:cs="Arial"/>
          <w:bCs/>
          <w:szCs w:val="20"/>
          <w:lang w:eastAsia="sl-SI"/>
        </w:rPr>
        <w:t xml:space="preserve"> če</w:t>
      </w:r>
      <w:r w:rsidR="0086428E" w:rsidRPr="001C7F1C">
        <w:rPr>
          <w:rFonts w:eastAsia="Times New Roman" w:cs="Arial"/>
          <w:bCs/>
          <w:szCs w:val="20"/>
          <w:lang w:eastAsia="sl-SI"/>
        </w:rPr>
        <w:t xml:space="preserve"> pooblaščeni zastopnik ponudniku</w:t>
      </w:r>
      <w:r w:rsidR="00BD6FBD" w:rsidRPr="001C7F1C">
        <w:rPr>
          <w:rFonts w:eastAsia="Times New Roman" w:cs="Arial"/>
          <w:bCs/>
          <w:szCs w:val="20"/>
          <w:lang w:eastAsia="sl-SI"/>
        </w:rPr>
        <w:t xml:space="preserve"> potrjuje »I</w:t>
      </w:r>
      <w:r w:rsidR="000846B1" w:rsidRPr="001C7F1C">
        <w:rPr>
          <w:rFonts w:eastAsia="Times New Roman" w:cs="Arial"/>
          <w:bCs/>
          <w:szCs w:val="20"/>
          <w:lang w:eastAsia="sl-SI"/>
        </w:rPr>
        <w:t>zjavo</w:t>
      </w:r>
      <w:r w:rsidR="00BD6FBD" w:rsidRPr="001C7F1C">
        <w:rPr>
          <w:rFonts w:eastAsia="Times New Roman" w:cs="Arial"/>
          <w:bCs/>
          <w:szCs w:val="20"/>
          <w:lang w:eastAsia="sl-SI"/>
        </w:rPr>
        <w:t>«</w:t>
      </w:r>
      <w:r w:rsidR="000846B1" w:rsidRPr="001C7F1C">
        <w:rPr>
          <w:rFonts w:eastAsia="Times New Roman" w:cs="Arial"/>
          <w:bCs/>
          <w:szCs w:val="20"/>
          <w:lang w:eastAsia="sl-SI"/>
        </w:rPr>
        <w:t>)</w:t>
      </w:r>
    </w:p>
    <w:p w14:paraId="7598BD43" w14:textId="62F325E8" w:rsidR="0012226D" w:rsidRPr="001C7F1C" w:rsidRDefault="00BD6FBD" w:rsidP="00366985">
      <w:pPr>
        <w:ind w:left="510"/>
        <w:rPr>
          <w:rFonts w:eastAsia="Times New Roman" w:cs="Arial"/>
          <w:b/>
          <w:szCs w:val="20"/>
          <w:lang w:eastAsia="sl-SI"/>
        </w:rPr>
      </w:pPr>
      <w:r w:rsidRPr="001C7F1C">
        <w:rPr>
          <w:rFonts w:eastAsia="Times New Roman" w:cs="Arial"/>
          <w:b/>
          <w:szCs w:val="20"/>
          <w:lang w:eastAsia="sl-SI"/>
        </w:rPr>
        <w:t>in/</w:t>
      </w:r>
      <w:r w:rsidR="0012226D" w:rsidRPr="001C7F1C">
        <w:rPr>
          <w:rFonts w:eastAsia="Times New Roman" w:cs="Arial"/>
          <w:b/>
          <w:szCs w:val="20"/>
          <w:lang w:eastAsia="sl-SI"/>
        </w:rPr>
        <w:t>ali</w:t>
      </w:r>
    </w:p>
    <w:p w14:paraId="2957A9BA" w14:textId="5DBF5688" w:rsidR="0012226D" w:rsidRPr="001C7F1C" w:rsidRDefault="00AC01C6" w:rsidP="00366985">
      <w:pPr>
        <w:ind w:left="510"/>
        <w:rPr>
          <w:rFonts w:eastAsia="Times New Roman" w:cs="Arial"/>
          <w:b/>
          <w:szCs w:val="20"/>
          <w:lang w:eastAsia="sl-SI"/>
        </w:rPr>
      </w:pPr>
      <w:r w:rsidRPr="001C7F1C">
        <w:rPr>
          <w:rFonts w:eastAsia="Times New Roman" w:cs="Arial"/>
          <w:bCs/>
          <w:szCs w:val="20"/>
          <w:lang w:eastAsia="sl-SI"/>
        </w:rPr>
        <w:t>izpolnjen obrazec</w:t>
      </w:r>
      <w:r w:rsidRPr="001C7F1C">
        <w:rPr>
          <w:rFonts w:eastAsia="Times New Roman" w:cs="Arial"/>
          <w:b/>
          <w:szCs w:val="20"/>
          <w:lang w:eastAsia="sl-SI"/>
        </w:rPr>
        <w:t xml:space="preserve"> »Izjava«</w:t>
      </w:r>
    </w:p>
    <w:p w14:paraId="569C7D30" w14:textId="77777777" w:rsidR="007B1CDF" w:rsidRPr="001C7F1C" w:rsidRDefault="007B1CDF" w:rsidP="00BD6FBD">
      <w:pPr>
        <w:rPr>
          <w:rFonts w:eastAsia="Times New Roman" w:cs="Arial"/>
          <w:szCs w:val="20"/>
          <w:lang w:eastAsia="sl-SI"/>
        </w:rPr>
      </w:pPr>
    </w:p>
    <w:p w14:paraId="4C7B7925" w14:textId="7D6D1482" w:rsidR="007B1CDF" w:rsidRPr="001C7F1C" w:rsidRDefault="007B1CDF" w:rsidP="00366985">
      <w:pPr>
        <w:rPr>
          <w:rFonts w:eastAsia="Times New Roman" w:cs="Arial"/>
          <w:b/>
          <w:szCs w:val="20"/>
          <w:lang w:eastAsia="sl-SI"/>
        </w:rPr>
      </w:pPr>
      <w:r w:rsidRPr="001C7F1C">
        <w:rPr>
          <w:rFonts w:eastAsia="Times New Roman" w:cs="Arial"/>
          <w:b/>
          <w:szCs w:val="20"/>
          <w:u w:val="single"/>
          <w:lang w:eastAsia="sl-SI"/>
        </w:rPr>
        <w:t>ZA SKLOP 7 IN SKLOP 1</w:t>
      </w:r>
      <w:r w:rsidR="00555D16" w:rsidRPr="001C7F1C">
        <w:rPr>
          <w:rFonts w:eastAsia="Times New Roman" w:cs="Arial"/>
          <w:b/>
          <w:szCs w:val="20"/>
          <w:u w:val="single"/>
          <w:lang w:eastAsia="sl-SI"/>
        </w:rPr>
        <w:t>0:</w:t>
      </w:r>
    </w:p>
    <w:p w14:paraId="37E3710F" w14:textId="77777777" w:rsidR="007B1CDF" w:rsidRPr="001C7F1C" w:rsidRDefault="007B1CDF" w:rsidP="00124C54">
      <w:pPr>
        <w:ind w:left="510"/>
        <w:rPr>
          <w:rFonts w:eastAsia="Times New Roman" w:cs="Arial"/>
          <w:szCs w:val="20"/>
          <w:lang w:eastAsia="sl-SI"/>
        </w:rPr>
      </w:pPr>
    </w:p>
    <w:p w14:paraId="2B752684" w14:textId="765FE615" w:rsidR="007B1CDF" w:rsidRPr="00DC7621" w:rsidRDefault="00E30D3A" w:rsidP="008D76DA">
      <w:pPr>
        <w:numPr>
          <w:ilvl w:val="0"/>
          <w:numId w:val="24"/>
        </w:numPr>
        <w:spacing w:line="240" w:lineRule="auto"/>
        <w:rPr>
          <w:rFonts w:eastAsia="Times New Roman" w:cs="Arial"/>
          <w:szCs w:val="20"/>
          <w:lang w:eastAsia="sl-SI"/>
        </w:rPr>
      </w:pPr>
      <w:r w:rsidRPr="0066223D">
        <w:rPr>
          <w:rFonts w:eastAsia="Times New Roman" w:cs="Arial"/>
          <w:szCs w:val="20"/>
          <w:lang w:eastAsia="sl-SI"/>
        </w:rPr>
        <w:t>Ponudnik</w:t>
      </w:r>
      <w:r w:rsidR="007B1CDF" w:rsidRPr="0066223D">
        <w:rPr>
          <w:rFonts w:eastAsia="Times New Roman" w:cs="Arial"/>
          <w:szCs w:val="20"/>
          <w:lang w:eastAsia="sl-SI"/>
        </w:rPr>
        <w:t xml:space="preserve"> mora imeti </w:t>
      </w:r>
      <w:r w:rsidR="00671ABB" w:rsidRPr="0066223D">
        <w:rPr>
          <w:rFonts w:eastAsia="Times New Roman" w:cs="Arial"/>
          <w:szCs w:val="20"/>
          <w:lang w:eastAsia="sl-SI"/>
        </w:rPr>
        <w:t xml:space="preserve">veljavno </w:t>
      </w:r>
      <w:r w:rsidR="007B1CDF" w:rsidRPr="0066223D">
        <w:rPr>
          <w:rFonts w:eastAsia="Times New Roman" w:cs="Arial"/>
          <w:szCs w:val="20"/>
          <w:lang w:eastAsia="sl-SI"/>
        </w:rPr>
        <w:t>Dovoljenje za izvajanje sevalne dejavnosti</w:t>
      </w:r>
      <w:r w:rsidR="007B1CDF" w:rsidRPr="0066223D">
        <w:rPr>
          <w:rFonts w:cs="Arial"/>
        </w:rPr>
        <w:t xml:space="preserve"> v skladu z Uredbo o sevalnih dejavnostih (</w:t>
      </w:r>
      <w:r w:rsidR="008D76DA" w:rsidRPr="0066223D">
        <w:rPr>
          <w:rFonts w:cs="Arial"/>
        </w:rPr>
        <w:t>Uradni list RS, št. 19/18 in 6/24</w:t>
      </w:r>
      <w:r w:rsidR="007B1CDF" w:rsidRPr="0066223D">
        <w:rPr>
          <w:rFonts w:cs="Arial"/>
        </w:rPr>
        <w:t>).</w:t>
      </w:r>
    </w:p>
    <w:p w14:paraId="2768385C" w14:textId="77777777" w:rsidR="00B86D84" w:rsidRDefault="00B86D84" w:rsidP="00366985">
      <w:pPr>
        <w:ind w:left="510"/>
        <w:rPr>
          <w:rFonts w:eastAsia="Times New Roman" w:cs="Arial"/>
          <w:szCs w:val="20"/>
          <w:lang w:eastAsia="sl-SI"/>
        </w:rPr>
      </w:pPr>
    </w:p>
    <w:p w14:paraId="401D7CA6" w14:textId="5223184E" w:rsidR="007B1CDF" w:rsidRPr="0066223D" w:rsidRDefault="007B1CDF" w:rsidP="00366985">
      <w:pPr>
        <w:ind w:left="510"/>
        <w:rPr>
          <w:rFonts w:eastAsia="Times New Roman" w:cs="Arial"/>
          <w:b/>
          <w:szCs w:val="20"/>
          <w:lang w:eastAsia="sl-SI"/>
        </w:rPr>
      </w:pPr>
      <w:r w:rsidRPr="0066223D">
        <w:rPr>
          <w:rFonts w:eastAsia="Times New Roman" w:cs="Arial"/>
          <w:b/>
          <w:szCs w:val="20"/>
          <w:lang w:eastAsia="sl-SI"/>
        </w:rPr>
        <w:t>DOKAZILO:</w:t>
      </w:r>
    </w:p>
    <w:p w14:paraId="791CFD8F" w14:textId="04FA6FE2" w:rsidR="00481831" w:rsidRPr="0066223D" w:rsidRDefault="00481831" w:rsidP="00481831">
      <w:pPr>
        <w:autoSpaceDE w:val="0"/>
        <w:autoSpaceDN w:val="0"/>
        <w:adjustRightInd w:val="0"/>
        <w:ind w:left="510"/>
        <w:rPr>
          <w:rFonts w:eastAsia="Times New Roman" w:cs="Arial"/>
        </w:rPr>
      </w:pPr>
      <w:r w:rsidRPr="0066223D">
        <w:rPr>
          <w:rFonts w:eastAsia="Times New Roman" w:cs="Arial"/>
          <w:b/>
        </w:rPr>
        <w:t>Izpolnjen obrazec »ESPD«</w:t>
      </w:r>
      <w:r w:rsidRPr="0066223D">
        <w:rPr>
          <w:rFonts w:eastAsia="Times New Roman" w:cs="Arial"/>
        </w:rPr>
        <w:t xml:space="preserve"> </w:t>
      </w:r>
      <w:r w:rsidRPr="0066223D">
        <w:rPr>
          <w:rFonts w:eastAsia="Times New Roman" w:cs="Arial"/>
          <w:i/>
        </w:rPr>
        <w:t>(del IV: Pogoji za sodelovanje, razdelek A: Ustreznost: Za naročila storitev: potrebno določeno dovoljenje).</w:t>
      </w:r>
      <w:r w:rsidRPr="0066223D">
        <w:rPr>
          <w:rFonts w:eastAsia="Times New Roman" w:cs="Arial"/>
        </w:rPr>
        <w:t xml:space="preserve"> Ponudnik v obrazec ESPD navede podatke, iz katerih izhaja izpolnjevanje zahtev iz pogoja, in sicer</w:t>
      </w:r>
      <w:r w:rsidR="00E8524E" w:rsidRPr="0066223D">
        <w:rPr>
          <w:rFonts w:eastAsia="Times New Roman" w:cs="Arial"/>
        </w:rPr>
        <w:t xml:space="preserve"> označi »DA« in v polje »Opišite jih</w:t>
      </w:r>
      <w:r w:rsidRPr="0066223D">
        <w:rPr>
          <w:rFonts w:eastAsia="Times New Roman" w:cs="Arial"/>
        </w:rPr>
        <w:t>« vpiše številko sklopa, za katerega oddaja ponudbo, in zraven zapiše »Imam dovoljenje</w:t>
      </w:r>
      <w:r w:rsidR="006A24FB" w:rsidRPr="0066223D">
        <w:rPr>
          <w:rFonts w:eastAsia="Times New Roman" w:cs="Arial"/>
        </w:rPr>
        <w:t xml:space="preserve"> za izvajanje sevalne dejavnosti</w:t>
      </w:r>
      <w:r w:rsidR="00C1163B">
        <w:rPr>
          <w:rFonts w:eastAsia="Times New Roman" w:cs="Arial"/>
        </w:rPr>
        <w:t>, številka dovoljenja: xxx</w:t>
      </w:r>
      <w:r w:rsidRPr="0066223D">
        <w:rPr>
          <w:rFonts w:eastAsia="Times New Roman" w:cs="Arial"/>
        </w:rPr>
        <w:t>«.</w:t>
      </w:r>
    </w:p>
    <w:p w14:paraId="7B73048F" w14:textId="77777777" w:rsidR="001B6D8D" w:rsidRDefault="001B6D8D" w:rsidP="001B6D8D">
      <w:pPr>
        <w:spacing w:line="240" w:lineRule="auto"/>
        <w:rPr>
          <w:rFonts w:cs="Arial"/>
        </w:rPr>
      </w:pPr>
    </w:p>
    <w:p w14:paraId="0682CB14" w14:textId="77777777" w:rsidR="001B6D8D" w:rsidRPr="0066223D" w:rsidRDefault="001B6D8D" w:rsidP="001B6D8D">
      <w:pPr>
        <w:spacing w:line="240" w:lineRule="auto"/>
        <w:ind w:left="510"/>
        <w:rPr>
          <w:rFonts w:eastAsia="Times New Roman" w:cs="Arial"/>
          <w:szCs w:val="20"/>
          <w:lang w:eastAsia="sl-SI"/>
        </w:rPr>
      </w:pPr>
      <w:r w:rsidRPr="00C1163B">
        <w:rPr>
          <w:rFonts w:eastAsia="Times New Roman" w:cs="Arial"/>
          <w:szCs w:val="20"/>
          <w:lang w:eastAsia="sl-SI"/>
        </w:rPr>
        <w:t>Naročnik bo izpolnjevanje predmetnega pogoja preveril z vpogledom v seznam veljavnih dovoljenj za izvajanje sevalne dejavnosti pri Upravi Republike Slovenije za jedrsko varnost.</w:t>
      </w:r>
    </w:p>
    <w:p w14:paraId="36F5CE69" w14:textId="15F2A84A" w:rsidR="003E7839" w:rsidRPr="005841A6" w:rsidRDefault="003E7839" w:rsidP="00366985">
      <w:pPr>
        <w:rPr>
          <w:rFonts w:eastAsia="Times New Roman" w:cs="Arial"/>
          <w:szCs w:val="20"/>
          <w:lang w:eastAsia="sl-SI"/>
        </w:rPr>
      </w:pPr>
    </w:p>
    <w:p w14:paraId="63799E48" w14:textId="1EBDCECA" w:rsidR="007B1CDF" w:rsidRPr="005841A6" w:rsidRDefault="007B1CDF" w:rsidP="00366985">
      <w:pPr>
        <w:pStyle w:val="Naslov3"/>
        <w:spacing w:line="260" w:lineRule="atLeast"/>
        <w:rPr>
          <w:rFonts w:cs="Arial"/>
          <w:szCs w:val="20"/>
        </w:rPr>
      </w:pPr>
      <w:bookmarkStart w:id="44" w:name="_Toc192244837"/>
      <w:r w:rsidRPr="005841A6">
        <w:rPr>
          <w:rFonts w:cs="Arial"/>
          <w:szCs w:val="20"/>
        </w:rPr>
        <w:t>Kadrovski pogoji oziroma sposobnost</w:t>
      </w:r>
      <w:bookmarkEnd w:id="44"/>
    </w:p>
    <w:p w14:paraId="3E971003" w14:textId="671025EF" w:rsidR="003E7839" w:rsidRPr="005841A6" w:rsidRDefault="003E7839" w:rsidP="00366985">
      <w:pPr>
        <w:rPr>
          <w:rFonts w:eastAsia="Times New Roman" w:cs="Arial"/>
          <w:szCs w:val="20"/>
          <w:lang w:eastAsia="sl-SI"/>
        </w:rPr>
      </w:pPr>
    </w:p>
    <w:p w14:paraId="24FD53D6" w14:textId="427F0BBB" w:rsidR="007B1CDF" w:rsidRPr="00E326DB" w:rsidRDefault="007B1CDF" w:rsidP="00366985">
      <w:pPr>
        <w:rPr>
          <w:rFonts w:eastAsia="Times New Roman" w:cs="Arial"/>
          <w:b/>
          <w:szCs w:val="20"/>
          <w:lang w:eastAsia="sl-SI"/>
        </w:rPr>
      </w:pPr>
      <w:bookmarkStart w:id="45" w:name="_Hlk1124968"/>
      <w:r w:rsidRPr="00E326DB">
        <w:rPr>
          <w:rFonts w:eastAsia="Times New Roman" w:cs="Arial"/>
          <w:b/>
          <w:szCs w:val="20"/>
          <w:u w:val="single"/>
          <w:lang w:eastAsia="sl-SI"/>
        </w:rPr>
        <w:t>ZA SKLOPE</w:t>
      </w:r>
      <w:r w:rsidR="00E23352" w:rsidRPr="00E326DB">
        <w:rPr>
          <w:rFonts w:eastAsia="Times New Roman" w:cs="Arial"/>
          <w:b/>
          <w:szCs w:val="20"/>
          <w:u w:val="single"/>
          <w:lang w:eastAsia="sl-SI"/>
        </w:rPr>
        <w:t xml:space="preserve"> 1, 5, 7</w:t>
      </w:r>
      <w:r w:rsidR="00555D16" w:rsidRPr="00E326DB">
        <w:rPr>
          <w:rFonts w:eastAsia="Times New Roman" w:cs="Arial"/>
          <w:b/>
          <w:szCs w:val="20"/>
          <w:u w:val="single"/>
          <w:lang w:eastAsia="sl-SI"/>
        </w:rPr>
        <w:t>, 12</w:t>
      </w:r>
      <w:r w:rsidRPr="00E326DB">
        <w:rPr>
          <w:rFonts w:eastAsia="Times New Roman" w:cs="Arial"/>
          <w:b/>
          <w:szCs w:val="20"/>
          <w:lang w:eastAsia="sl-SI"/>
        </w:rPr>
        <w:t>:</w:t>
      </w:r>
    </w:p>
    <w:p w14:paraId="258600FA" w14:textId="77777777" w:rsidR="007B1CDF" w:rsidRPr="00E326DB" w:rsidRDefault="007B1CDF" w:rsidP="00366985">
      <w:pPr>
        <w:rPr>
          <w:rFonts w:eastAsia="Times New Roman" w:cs="Arial"/>
          <w:szCs w:val="20"/>
          <w:lang w:eastAsia="sl-SI"/>
        </w:rPr>
      </w:pPr>
    </w:p>
    <w:p w14:paraId="10A73363" w14:textId="64206CF6" w:rsidR="000D5BCD" w:rsidRDefault="00E30D3A" w:rsidP="00E326DB">
      <w:pPr>
        <w:numPr>
          <w:ilvl w:val="0"/>
          <w:numId w:val="27"/>
        </w:numPr>
        <w:spacing w:line="240" w:lineRule="auto"/>
        <w:rPr>
          <w:rFonts w:eastAsia="Times New Roman" w:cs="Arial"/>
          <w:szCs w:val="20"/>
          <w:lang w:eastAsia="sl-SI"/>
        </w:rPr>
      </w:pPr>
      <w:r w:rsidRPr="00E326DB">
        <w:rPr>
          <w:rFonts w:eastAsia="Times New Roman" w:cs="Arial"/>
          <w:szCs w:val="20"/>
          <w:lang w:eastAsia="sl-SI"/>
        </w:rPr>
        <w:t>Ponudnik</w:t>
      </w:r>
      <w:r w:rsidR="007B1CDF" w:rsidRPr="00E326DB">
        <w:rPr>
          <w:rFonts w:eastAsia="Times New Roman" w:cs="Arial"/>
          <w:szCs w:val="20"/>
          <w:lang w:eastAsia="sl-SI"/>
        </w:rPr>
        <w:t xml:space="preserve"> mora imeti </w:t>
      </w:r>
      <w:r w:rsidRPr="00E326DB">
        <w:rPr>
          <w:rFonts w:eastAsia="Times New Roman" w:cs="Arial"/>
          <w:szCs w:val="20"/>
          <w:lang w:eastAsia="sl-SI"/>
        </w:rPr>
        <w:t xml:space="preserve">ves čas izvajanja tega naročila </w:t>
      </w:r>
      <w:r w:rsidR="00ED127A" w:rsidRPr="00E326DB">
        <w:rPr>
          <w:rFonts w:eastAsia="Times New Roman" w:cs="Arial"/>
          <w:szCs w:val="20"/>
          <w:lang w:eastAsia="sl-SI"/>
        </w:rPr>
        <w:t>vsaj 2 (dva) kadra</w:t>
      </w:r>
      <w:r w:rsidR="000D5BCD" w:rsidRPr="00E326DB">
        <w:rPr>
          <w:rFonts w:eastAsia="Times New Roman" w:cs="Arial"/>
          <w:szCs w:val="20"/>
          <w:lang w:eastAsia="sl-SI"/>
        </w:rPr>
        <w:t xml:space="preserve">, ki </w:t>
      </w:r>
      <w:r w:rsidR="00ED127A" w:rsidRPr="00E326DB">
        <w:rPr>
          <w:rFonts w:eastAsia="Times New Roman" w:cs="Arial"/>
          <w:szCs w:val="20"/>
          <w:lang w:eastAsia="sl-SI"/>
        </w:rPr>
        <w:t>morata biti usposobljena</w:t>
      </w:r>
      <w:r w:rsidR="000D5BCD" w:rsidRPr="00E326DB">
        <w:rPr>
          <w:rFonts w:eastAsia="Times New Roman" w:cs="Arial"/>
          <w:szCs w:val="20"/>
          <w:lang w:eastAsia="sl-SI"/>
        </w:rPr>
        <w:t xml:space="preserve"> za izvedbo sistemov tehničnega varovanja </w:t>
      </w:r>
      <w:r w:rsidR="001D73A1" w:rsidRPr="00E326DB">
        <w:rPr>
          <w:rFonts w:eastAsia="Times New Roman" w:cs="Arial"/>
          <w:szCs w:val="20"/>
          <w:lang w:eastAsia="sl-SI"/>
        </w:rPr>
        <w:t xml:space="preserve">v </w:t>
      </w:r>
      <w:r w:rsidR="000D5BCD" w:rsidRPr="00E326DB">
        <w:rPr>
          <w:rFonts w:eastAsia="Times New Roman" w:cs="Arial"/>
          <w:szCs w:val="20"/>
          <w:lang w:eastAsia="sl-SI"/>
        </w:rPr>
        <w:t>posamezne</w:t>
      </w:r>
      <w:r w:rsidR="001D73A1" w:rsidRPr="00E326DB">
        <w:rPr>
          <w:rFonts w:eastAsia="Times New Roman" w:cs="Arial"/>
          <w:szCs w:val="20"/>
          <w:lang w:eastAsia="sl-SI"/>
        </w:rPr>
        <w:t>m</w:t>
      </w:r>
      <w:r w:rsidR="000D5BCD" w:rsidRPr="00E326DB">
        <w:rPr>
          <w:rFonts w:eastAsia="Times New Roman" w:cs="Arial"/>
          <w:szCs w:val="20"/>
          <w:lang w:eastAsia="sl-SI"/>
        </w:rPr>
        <w:t xml:space="preserve"> sklop</w:t>
      </w:r>
      <w:r w:rsidR="001D73A1" w:rsidRPr="00E326DB">
        <w:rPr>
          <w:rFonts w:eastAsia="Times New Roman" w:cs="Arial"/>
          <w:szCs w:val="20"/>
          <w:lang w:eastAsia="sl-SI"/>
        </w:rPr>
        <w:t>u</w:t>
      </w:r>
      <w:r w:rsidR="000D5BCD" w:rsidRPr="00E326DB">
        <w:rPr>
          <w:rFonts w:eastAsia="Times New Roman" w:cs="Arial"/>
          <w:szCs w:val="20"/>
          <w:lang w:eastAsia="sl-SI"/>
        </w:rPr>
        <w:t>.</w:t>
      </w:r>
    </w:p>
    <w:p w14:paraId="356E0F30" w14:textId="77777777" w:rsidR="00E326DB" w:rsidRPr="00E326DB" w:rsidRDefault="00E326DB" w:rsidP="00E326DB">
      <w:pPr>
        <w:spacing w:line="240" w:lineRule="auto"/>
        <w:ind w:left="567"/>
        <w:rPr>
          <w:rFonts w:eastAsia="Times New Roman" w:cs="Arial"/>
          <w:szCs w:val="20"/>
          <w:lang w:eastAsia="sl-SI"/>
        </w:rPr>
      </w:pPr>
    </w:p>
    <w:p w14:paraId="5358F08E" w14:textId="508B7227" w:rsidR="007B1CDF" w:rsidRPr="003E28F2" w:rsidRDefault="007B1CDF" w:rsidP="00E326DB">
      <w:pPr>
        <w:ind w:left="510"/>
        <w:rPr>
          <w:rFonts w:eastAsia="Times New Roman" w:cs="Arial"/>
          <w:b/>
          <w:szCs w:val="20"/>
          <w:lang w:eastAsia="sl-SI"/>
        </w:rPr>
      </w:pPr>
      <w:r w:rsidRPr="003E28F2">
        <w:rPr>
          <w:rFonts w:eastAsia="Times New Roman" w:cs="Arial"/>
          <w:b/>
          <w:szCs w:val="20"/>
          <w:lang w:eastAsia="sl-SI"/>
        </w:rPr>
        <w:t>DOKAZILO:</w:t>
      </w:r>
    </w:p>
    <w:p w14:paraId="56A5DDA1" w14:textId="50A8E2B1" w:rsidR="00E30D3A" w:rsidRPr="00420EBA" w:rsidRDefault="00E30D3A" w:rsidP="00B62A75">
      <w:pPr>
        <w:autoSpaceDE w:val="0"/>
        <w:autoSpaceDN w:val="0"/>
        <w:adjustRightInd w:val="0"/>
        <w:ind w:left="510"/>
        <w:rPr>
          <w:rFonts w:eastAsia="Times New Roman" w:cs="Arial"/>
          <w:bCs/>
        </w:rPr>
      </w:pPr>
      <w:bookmarkStart w:id="46" w:name="_Hlk534637716"/>
      <w:r w:rsidRPr="00B62A75">
        <w:rPr>
          <w:rFonts w:eastAsia="Times New Roman" w:cs="Arial"/>
          <w:b/>
        </w:rPr>
        <w:t>Izpolnjen obrazec »ESPD</w:t>
      </w:r>
      <w:r w:rsidRPr="00420EBA">
        <w:rPr>
          <w:rFonts w:eastAsia="Times New Roman" w:cs="Arial"/>
          <w:bCs/>
        </w:rPr>
        <w:t xml:space="preserve">« (del IV: Pogoji za sodelovanje, C: Tehnična in strokovna sposobnost, Izobrazba in strokovna usposobljenost). </w:t>
      </w:r>
      <w:r w:rsidR="00E8524E" w:rsidRPr="00420EBA">
        <w:rPr>
          <w:rFonts w:eastAsia="Times New Roman" w:cs="Arial"/>
          <w:bCs/>
        </w:rPr>
        <w:t>Ponudnik</w:t>
      </w:r>
      <w:r w:rsidRPr="00420EBA">
        <w:rPr>
          <w:rFonts w:eastAsia="Times New Roman" w:cs="Arial"/>
          <w:bCs/>
        </w:rPr>
        <w:t xml:space="preserve"> v obrazec ESPD navede </w:t>
      </w:r>
      <w:r w:rsidR="000D5BCD" w:rsidRPr="00420EBA">
        <w:rPr>
          <w:rFonts w:eastAsia="Times New Roman" w:cs="Arial"/>
          <w:bCs/>
        </w:rPr>
        <w:t xml:space="preserve">številko sklopa in </w:t>
      </w:r>
      <w:r w:rsidR="002A51D6" w:rsidRPr="00420EBA">
        <w:rPr>
          <w:rFonts w:eastAsia="Times New Roman" w:cs="Arial"/>
          <w:bCs/>
        </w:rPr>
        <w:t xml:space="preserve">ime in priimek </w:t>
      </w:r>
      <w:r w:rsidR="006A338A" w:rsidRPr="00420EBA">
        <w:rPr>
          <w:rFonts w:eastAsia="Times New Roman" w:cs="Arial"/>
          <w:bCs/>
        </w:rPr>
        <w:t>kadr</w:t>
      </w:r>
      <w:r w:rsidR="002A51D6" w:rsidRPr="00420EBA">
        <w:rPr>
          <w:rFonts w:eastAsia="Times New Roman" w:cs="Arial"/>
          <w:bCs/>
        </w:rPr>
        <w:t>ov</w:t>
      </w:r>
      <w:r w:rsidR="006A338A" w:rsidRPr="00420EBA">
        <w:rPr>
          <w:rFonts w:eastAsia="Times New Roman" w:cs="Arial"/>
          <w:bCs/>
        </w:rPr>
        <w:t>,</w:t>
      </w:r>
      <w:r w:rsidRPr="00420EBA">
        <w:rPr>
          <w:rFonts w:eastAsia="Times New Roman" w:cs="Arial"/>
          <w:bCs/>
        </w:rPr>
        <w:t xml:space="preserve"> ki jih prijavlja za izvajanje storitev predmetnega naročila</w:t>
      </w:r>
      <w:r w:rsidR="000D5BCD" w:rsidRPr="00420EBA">
        <w:rPr>
          <w:rFonts w:eastAsia="Times New Roman" w:cs="Arial"/>
          <w:bCs/>
        </w:rPr>
        <w:t xml:space="preserve"> za posamezen sklop</w:t>
      </w:r>
      <w:r w:rsidRPr="00420EBA">
        <w:rPr>
          <w:rFonts w:eastAsia="Times New Roman" w:cs="Arial"/>
          <w:bCs/>
        </w:rPr>
        <w:t>.</w:t>
      </w:r>
      <w:r w:rsidR="006A338A" w:rsidRPr="00420EBA">
        <w:rPr>
          <w:rFonts w:eastAsia="Times New Roman" w:cs="Arial"/>
          <w:bCs/>
        </w:rPr>
        <w:t xml:space="preserve"> Za imenom in priimkom navede</w:t>
      </w:r>
      <w:r w:rsidR="003A6E07" w:rsidRPr="00420EBA">
        <w:rPr>
          <w:rFonts w:eastAsia="Times New Roman" w:cs="Arial"/>
          <w:bCs/>
        </w:rPr>
        <w:t xml:space="preserve"> </w:t>
      </w:r>
      <w:r w:rsidR="00A54D5F" w:rsidRPr="00420EBA">
        <w:rPr>
          <w:rFonts w:eastAsia="Times New Roman" w:cs="Arial"/>
          <w:bCs/>
        </w:rPr>
        <w:t xml:space="preserve">informacijo glede </w:t>
      </w:r>
      <w:r w:rsidR="000D5BCD" w:rsidRPr="00420EBA">
        <w:rPr>
          <w:rFonts w:eastAsia="Times New Roman" w:cs="Arial"/>
          <w:bCs/>
        </w:rPr>
        <w:t xml:space="preserve">potrdila/certifikata proizvajalca opreme o opravljenem izobraževanju na način »Potrdilo </w:t>
      </w:r>
      <w:r w:rsidR="00A54D5F" w:rsidRPr="00420EBA">
        <w:rPr>
          <w:rFonts w:eastAsia="Times New Roman" w:cs="Arial"/>
          <w:bCs/>
        </w:rPr>
        <w:t>da/ne</w:t>
      </w:r>
      <w:r w:rsidR="000D5BCD" w:rsidRPr="00420EBA">
        <w:rPr>
          <w:rFonts w:eastAsia="Times New Roman" w:cs="Arial"/>
          <w:bCs/>
        </w:rPr>
        <w:t>«.</w:t>
      </w:r>
    </w:p>
    <w:bookmarkEnd w:id="46"/>
    <w:p w14:paraId="307E4E0A" w14:textId="43C77708" w:rsidR="000D5BCD" w:rsidRPr="00420EBA" w:rsidRDefault="000D5BCD" w:rsidP="00B62A75">
      <w:pPr>
        <w:autoSpaceDE w:val="0"/>
        <w:autoSpaceDN w:val="0"/>
        <w:adjustRightInd w:val="0"/>
        <w:ind w:left="510"/>
        <w:rPr>
          <w:rFonts w:eastAsia="Times New Roman" w:cs="Arial"/>
          <w:bCs/>
        </w:rPr>
      </w:pPr>
      <w:r w:rsidRPr="00420EBA">
        <w:rPr>
          <w:rFonts w:eastAsia="Times New Roman" w:cs="Arial"/>
          <w:bCs/>
        </w:rPr>
        <w:t>in</w:t>
      </w:r>
    </w:p>
    <w:p w14:paraId="7B649569" w14:textId="77777777" w:rsidR="000D5BCD" w:rsidRDefault="000D5BCD" w:rsidP="00B62A75">
      <w:pPr>
        <w:autoSpaceDE w:val="0"/>
        <w:autoSpaceDN w:val="0"/>
        <w:adjustRightInd w:val="0"/>
        <w:ind w:left="510"/>
        <w:rPr>
          <w:rFonts w:eastAsia="Times New Roman" w:cs="Arial"/>
          <w:bCs/>
        </w:rPr>
      </w:pPr>
      <w:r w:rsidRPr="00F86272">
        <w:rPr>
          <w:rFonts w:eastAsia="Times New Roman" w:cs="Arial"/>
          <w:bCs/>
        </w:rPr>
        <w:t xml:space="preserve">kopija </w:t>
      </w:r>
      <w:r w:rsidRPr="00B62A75">
        <w:rPr>
          <w:rFonts w:eastAsia="Times New Roman" w:cs="Arial"/>
          <w:b/>
        </w:rPr>
        <w:t>»Potrdilo/certifikat</w:t>
      </w:r>
      <w:r w:rsidRPr="003B0478">
        <w:rPr>
          <w:rFonts w:eastAsia="Times New Roman" w:cs="Arial"/>
          <w:bCs/>
        </w:rPr>
        <w:t xml:space="preserve"> proizvajalca opreme ali pooblaščenega zastopnika o usposobljenosti za vgradnjo in vzdrževanje njegovih naprav«.</w:t>
      </w:r>
    </w:p>
    <w:bookmarkEnd w:id="45"/>
    <w:p w14:paraId="6E3958D5" w14:textId="3FBB3B82" w:rsidR="007B1CDF" w:rsidRPr="0024527B" w:rsidRDefault="007B1CDF" w:rsidP="00DC35CD">
      <w:pPr>
        <w:rPr>
          <w:rFonts w:eastAsia="Times New Roman" w:cs="Arial"/>
          <w:szCs w:val="20"/>
          <w:lang w:eastAsia="sl-SI"/>
        </w:rPr>
      </w:pPr>
    </w:p>
    <w:p w14:paraId="76E0480A" w14:textId="58D58F3B" w:rsidR="00ED127A" w:rsidRPr="0024527B" w:rsidRDefault="00ED127A" w:rsidP="00ED127A">
      <w:pPr>
        <w:rPr>
          <w:rFonts w:eastAsia="Times New Roman" w:cs="Arial"/>
          <w:b/>
          <w:szCs w:val="20"/>
          <w:lang w:eastAsia="sl-SI"/>
        </w:rPr>
      </w:pPr>
      <w:r w:rsidRPr="0024527B">
        <w:rPr>
          <w:rFonts w:eastAsia="Times New Roman" w:cs="Arial"/>
          <w:b/>
          <w:szCs w:val="20"/>
          <w:u w:val="single"/>
          <w:lang w:eastAsia="sl-SI"/>
        </w:rPr>
        <w:t>ZA SKLOPE 3, 8, 9, 10, 11</w:t>
      </w:r>
      <w:r w:rsidR="002D6429" w:rsidRPr="0024527B">
        <w:rPr>
          <w:rFonts w:eastAsia="Times New Roman" w:cs="Arial"/>
          <w:b/>
          <w:szCs w:val="20"/>
          <w:u w:val="single"/>
          <w:lang w:eastAsia="sl-SI"/>
        </w:rPr>
        <w:t xml:space="preserve"> in </w:t>
      </w:r>
      <w:r w:rsidR="00555D16" w:rsidRPr="0024527B">
        <w:rPr>
          <w:rFonts w:eastAsia="Times New Roman" w:cs="Arial"/>
          <w:b/>
          <w:szCs w:val="20"/>
          <w:u w:val="single"/>
          <w:lang w:eastAsia="sl-SI"/>
        </w:rPr>
        <w:t>13</w:t>
      </w:r>
      <w:r w:rsidRPr="0024527B">
        <w:rPr>
          <w:rFonts w:eastAsia="Times New Roman" w:cs="Arial"/>
          <w:b/>
          <w:szCs w:val="20"/>
          <w:u w:val="single"/>
          <w:lang w:eastAsia="sl-SI"/>
        </w:rPr>
        <w:t xml:space="preserve"> </w:t>
      </w:r>
      <w:r w:rsidRPr="0024527B">
        <w:rPr>
          <w:rFonts w:eastAsia="Times New Roman" w:cs="Arial"/>
          <w:b/>
          <w:szCs w:val="20"/>
          <w:lang w:eastAsia="sl-SI"/>
        </w:rPr>
        <w:t>:</w:t>
      </w:r>
    </w:p>
    <w:p w14:paraId="1538B09B" w14:textId="77777777" w:rsidR="00ED127A" w:rsidRPr="0024527B" w:rsidRDefault="00ED127A" w:rsidP="00ED127A">
      <w:pPr>
        <w:rPr>
          <w:rFonts w:eastAsia="Times New Roman" w:cs="Arial"/>
          <w:szCs w:val="20"/>
          <w:lang w:eastAsia="sl-SI"/>
        </w:rPr>
      </w:pPr>
    </w:p>
    <w:p w14:paraId="1E41122E" w14:textId="6214E323" w:rsidR="00ED127A" w:rsidRDefault="00ED127A" w:rsidP="00400E18">
      <w:pPr>
        <w:numPr>
          <w:ilvl w:val="0"/>
          <w:numId w:val="27"/>
        </w:numPr>
        <w:spacing w:line="240" w:lineRule="auto"/>
        <w:rPr>
          <w:rFonts w:eastAsia="Times New Roman" w:cs="Arial"/>
          <w:szCs w:val="20"/>
          <w:lang w:eastAsia="sl-SI"/>
        </w:rPr>
      </w:pPr>
      <w:r w:rsidRPr="00400E18">
        <w:rPr>
          <w:rFonts w:eastAsia="Times New Roman" w:cs="Arial"/>
          <w:szCs w:val="20"/>
          <w:lang w:eastAsia="sl-SI"/>
        </w:rPr>
        <w:t xml:space="preserve">Ponudnik mora imeti ves čas izvajanja tega naročila vsaj 1 (en) kader, ki mora biti usposobljen za izvedbo sistemov tehničnega varovanja </w:t>
      </w:r>
      <w:r w:rsidR="001D73A1" w:rsidRPr="00400E18">
        <w:rPr>
          <w:rFonts w:eastAsia="Times New Roman" w:cs="Arial"/>
          <w:szCs w:val="20"/>
          <w:lang w:eastAsia="sl-SI"/>
        </w:rPr>
        <w:t xml:space="preserve">v </w:t>
      </w:r>
      <w:r w:rsidRPr="00400E18">
        <w:rPr>
          <w:rFonts w:eastAsia="Times New Roman" w:cs="Arial"/>
          <w:szCs w:val="20"/>
          <w:lang w:eastAsia="sl-SI"/>
        </w:rPr>
        <w:t>posamezne</w:t>
      </w:r>
      <w:r w:rsidR="001D73A1" w:rsidRPr="00400E18">
        <w:rPr>
          <w:rFonts w:eastAsia="Times New Roman" w:cs="Arial"/>
          <w:szCs w:val="20"/>
          <w:lang w:eastAsia="sl-SI"/>
        </w:rPr>
        <w:t>m</w:t>
      </w:r>
      <w:r w:rsidRPr="00400E18">
        <w:rPr>
          <w:rFonts w:eastAsia="Times New Roman" w:cs="Arial"/>
          <w:szCs w:val="20"/>
          <w:lang w:eastAsia="sl-SI"/>
        </w:rPr>
        <w:t xml:space="preserve"> sklop</w:t>
      </w:r>
      <w:r w:rsidR="001D73A1" w:rsidRPr="00400E18">
        <w:rPr>
          <w:rFonts w:eastAsia="Times New Roman" w:cs="Arial"/>
          <w:szCs w:val="20"/>
          <w:lang w:eastAsia="sl-SI"/>
        </w:rPr>
        <w:t>u</w:t>
      </w:r>
      <w:r w:rsidRPr="00400E18">
        <w:rPr>
          <w:rFonts w:eastAsia="Times New Roman" w:cs="Arial"/>
          <w:szCs w:val="20"/>
          <w:lang w:eastAsia="sl-SI"/>
        </w:rPr>
        <w:t>.</w:t>
      </w:r>
    </w:p>
    <w:p w14:paraId="5C20CCA8" w14:textId="77777777" w:rsidR="00400E18" w:rsidRPr="00400E18" w:rsidRDefault="00400E18" w:rsidP="00400E18">
      <w:pPr>
        <w:spacing w:line="240" w:lineRule="auto"/>
        <w:ind w:left="510"/>
        <w:rPr>
          <w:rFonts w:eastAsia="Times New Roman" w:cs="Arial"/>
          <w:szCs w:val="20"/>
          <w:lang w:eastAsia="sl-SI"/>
        </w:rPr>
      </w:pPr>
    </w:p>
    <w:p w14:paraId="41631E37" w14:textId="77777777" w:rsidR="00ED127A" w:rsidRPr="003C5992" w:rsidRDefault="00ED127A" w:rsidP="003559C7">
      <w:pPr>
        <w:ind w:left="510"/>
        <w:rPr>
          <w:rFonts w:eastAsia="Times New Roman" w:cs="Arial"/>
          <w:b/>
          <w:szCs w:val="20"/>
          <w:lang w:eastAsia="sl-SI"/>
        </w:rPr>
      </w:pPr>
      <w:r w:rsidRPr="003C5992">
        <w:rPr>
          <w:rFonts w:eastAsia="Times New Roman" w:cs="Arial"/>
          <w:b/>
          <w:szCs w:val="20"/>
          <w:lang w:eastAsia="sl-SI"/>
        </w:rPr>
        <w:t>DOKAZILO:</w:t>
      </w:r>
    </w:p>
    <w:p w14:paraId="128B03F7" w14:textId="225A3E72" w:rsidR="00ED127A" w:rsidRPr="003C5992" w:rsidRDefault="00ED127A" w:rsidP="003559C7">
      <w:pPr>
        <w:spacing w:line="240" w:lineRule="auto"/>
        <w:ind w:left="510"/>
        <w:rPr>
          <w:rFonts w:eastAsia="Times New Roman" w:cs="Arial"/>
          <w:szCs w:val="20"/>
          <w:lang w:eastAsia="sl-SI"/>
        </w:rPr>
      </w:pPr>
      <w:r w:rsidRPr="003C5992">
        <w:rPr>
          <w:rFonts w:cs="Arial"/>
          <w:b/>
          <w:szCs w:val="20"/>
          <w:lang w:eastAsia="sl-SI"/>
        </w:rPr>
        <w:lastRenderedPageBreak/>
        <w:t xml:space="preserve">Izpolnjen obrazec »ESPD« </w:t>
      </w:r>
      <w:r w:rsidRPr="003C5992">
        <w:rPr>
          <w:rFonts w:eastAsia="Times New Roman" w:cs="Arial"/>
          <w:i/>
          <w:szCs w:val="20"/>
          <w:lang w:eastAsia="sl-SI"/>
        </w:rPr>
        <w:t>(del IV: Pogoji za sodelovanje, C: Tehnična in strokovna sposobnost,</w:t>
      </w:r>
      <w:r w:rsidRPr="003C5992">
        <w:rPr>
          <w:rFonts w:eastAsia="Times New Roman" w:cs="Arial"/>
          <w:szCs w:val="20"/>
          <w:lang w:eastAsia="sl-SI"/>
        </w:rPr>
        <w:t xml:space="preserve"> Izobrazba in strokovna usposobljenost). Ponudnik v obrazec ESPD navede številko sklopa in </w:t>
      </w:r>
      <w:r w:rsidR="002A51D6" w:rsidRPr="003C5992">
        <w:rPr>
          <w:rFonts w:eastAsia="Times New Roman" w:cs="Arial"/>
          <w:szCs w:val="20"/>
          <w:lang w:eastAsia="sl-SI"/>
        </w:rPr>
        <w:t xml:space="preserve">ime in priimek </w:t>
      </w:r>
      <w:r w:rsidRPr="003C5992">
        <w:rPr>
          <w:rFonts w:eastAsia="Times New Roman" w:cs="Arial"/>
          <w:szCs w:val="20"/>
          <w:lang w:eastAsia="sl-SI"/>
        </w:rPr>
        <w:t>kadr</w:t>
      </w:r>
      <w:r w:rsidR="002A51D6" w:rsidRPr="003C5992">
        <w:rPr>
          <w:rFonts w:eastAsia="Times New Roman" w:cs="Arial"/>
          <w:szCs w:val="20"/>
          <w:lang w:eastAsia="sl-SI"/>
        </w:rPr>
        <w:t>ov</w:t>
      </w:r>
      <w:r w:rsidRPr="003C5992">
        <w:rPr>
          <w:rFonts w:eastAsia="Times New Roman" w:cs="Arial"/>
          <w:szCs w:val="20"/>
          <w:lang w:eastAsia="sl-SI"/>
        </w:rPr>
        <w:t xml:space="preserve">, ki jih prijavlja za izvajanje storitev predmetnega naročila za posamezen sklop. Za imenom in priimkom navede </w:t>
      </w:r>
      <w:r w:rsidR="00A54D5F" w:rsidRPr="003C5992">
        <w:rPr>
          <w:rFonts w:eastAsia="Times New Roman" w:cs="Arial"/>
          <w:szCs w:val="20"/>
          <w:lang w:eastAsia="sl-SI"/>
        </w:rPr>
        <w:t xml:space="preserve">informacijo glede </w:t>
      </w:r>
      <w:r w:rsidRPr="003C5992">
        <w:rPr>
          <w:rFonts w:eastAsia="Times New Roman" w:cs="Arial"/>
          <w:szCs w:val="20"/>
          <w:lang w:eastAsia="sl-SI"/>
        </w:rPr>
        <w:t xml:space="preserve">potrdila/certifikata proizvajalca opreme o opravljenem izobraževanju na način »Potrdilo </w:t>
      </w:r>
      <w:r w:rsidR="00A54D5F" w:rsidRPr="003C5992">
        <w:rPr>
          <w:rFonts w:eastAsia="Times New Roman" w:cs="Arial"/>
          <w:szCs w:val="20"/>
          <w:lang w:eastAsia="sl-SI"/>
        </w:rPr>
        <w:t>da/ne</w:t>
      </w:r>
      <w:r w:rsidRPr="003C5992">
        <w:rPr>
          <w:rFonts w:eastAsia="Times New Roman" w:cs="Arial"/>
          <w:szCs w:val="20"/>
          <w:lang w:eastAsia="sl-SI"/>
        </w:rPr>
        <w:t>«.</w:t>
      </w:r>
    </w:p>
    <w:p w14:paraId="63B7F167" w14:textId="77777777" w:rsidR="00ED127A" w:rsidRPr="003C5992" w:rsidRDefault="00ED127A" w:rsidP="003559C7">
      <w:pPr>
        <w:spacing w:line="240" w:lineRule="auto"/>
        <w:ind w:left="510"/>
        <w:rPr>
          <w:rFonts w:eastAsia="Times New Roman" w:cs="Arial"/>
          <w:szCs w:val="20"/>
          <w:lang w:eastAsia="sl-SI"/>
        </w:rPr>
      </w:pPr>
      <w:r w:rsidRPr="003C5992">
        <w:rPr>
          <w:rFonts w:eastAsia="Times New Roman" w:cs="Arial"/>
          <w:szCs w:val="20"/>
          <w:lang w:eastAsia="sl-SI"/>
        </w:rPr>
        <w:t>in</w:t>
      </w:r>
    </w:p>
    <w:p w14:paraId="22B4E146" w14:textId="77777777" w:rsidR="00ED127A" w:rsidRDefault="00ED127A" w:rsidP="003559C7">
      <w:pPr>
        <w:spacing w:line="240" w:lineRule="auto"/>
        <w:ind w:left="510"/>
        <w:rPr>
          <w:rFonts w:eastAsia="Times New Roman" w:cs="Arial"/>
          <w:szCs w:val="20"/>
          <w:lang w:eastAsia="sl-SI"/>
        </w:rPr>
      </w:pPr>
      <w:r w:rsidRPr="003C5992">
        <w:rPr>
          <w:rFonts w:eastAsia="Times New Roman" w:cs="Arial"/>
          <w:b/>
          <w:szCs w:val="20"/>
          <w:lang w:eastAsia="sl-SI"/>
        </w:rPr>
        <w:t>kopija</w:t>
      </w:r>
      <w:r w:rsidRPr="003C5992">
        <w:rPr>
          <w:rFonts w:eastAsia="Times New Roman" w:cs="Arial"/>
          <w:szCs w:val="20"/>
          <w:lang w:eastAsia="sl-SI"/>
        </w:rPr>
        <w:t xml:space="preserve"> »</w:t>
      </w:r>
      <w:r w:rsidRPr="003C5992">
        <w:rPr>
          <w:rFonts w:eastAsia="Times New Roman" w:cs="Arial"/>
          <w:b/>
          <w:szCs w:val="20"/>
          <w:lang w:eastAsia="sl-SI"/>
        </w:rPr>
        <w:t>Potrdilo/certifikat</w:t>
      </w:r>
      <w:r w:rsidRPr="003C5992">
        <w:rPr>
          <w:rFonts w:eastAsia="Times New Roman" w:cs="Arial"/>
          <w:szCs w:val="20"/>
          <w:lang w:eastAsia="sl-SI"/>
        </w:rPr>
        <w:t xml:space="preserve"> proizvajalca opreme ali pooblaščenega zastopnika o usposobljenosti za vgradnjo in vzdrževanje njegovih naprav«.</w:t>
      </w:r>
    </w:p>
    <w:p w14:paraId="19A06D7A" w14:textId="77777777" w:rsidR="000D7000" w:rsidRPr="003C5992" w:rsidRDefault="000D7000" w:rsidP="003559C7">
      <w:pPr>
        <w:spacing w:line="240" w:lineRule="auto"/>
        <w:ind w:left="510"/>
        <w:rPr>
          <w:rFonts w:eastAsia="Times New Roman" w:cs="Arial"/>
          <w:szCs w:val="20"/>
          <w:lang w:eastAsia="sl-SI"/>
        </w:rPr>
      </w:pPr>
    </w:p>
    <w:p w14:paraId="468BEFC6" w14:textId="77777777" w:rsidR="0016131B" w:rsidRPr="003C5992" w:rsidRDefault="0016131B" w:rsidP="00DC35CD">
      <w:pPr>
        <w:rPr>
          <w:rFonts w:eastAsia="Times New Roman" w:cs="Arial"/>
          <w:szCs w:val="20"/>
          <w:lang w:eastAsia="sl-SI"/>
        </w:rPr>
      </w:pPr>
    </w:p>
    <w:p w14:paraId="2911C6CF" w14:textId="77777777" w:rsidR="007B1CDF" w:rsidRPr="003C5992" w:rsidRDefault="007B1CDF" w:rsidP="00DC35CD">
      <w:pPr>
        <w:rPr>
          <w:rFonts w:eastAsia="Times New Roman" w:cs="Arial"/>
          <w:szCs w:val="20"/>
          <w:lang w:eastAsia="sl-SI"/>
        </w:rPr>
      </w:pPr>
      <w:r w:rsidRPr="003C5992">
        <w:rPr>
          <w:rFonts w:eastAsia="Times New Roman" w:cs="Arial"/>
          <w:szCs w:val="20"/>
          <w:u w:val="single"/>
          <w:lang w:eastAsia="sl-SI"/>
        </w:rPr>
        <w:t>Isti kader je lahko prijavljen na več sklopov</w:t>
      </w:r>
      <w:r w:rsidRPr="003C5992">
        <w:rPr>
          <w:rFonts w:eastAsia="Times New Roman" w:cs="Arial"/>
          <w:szCs w:val="20"/>
          <w:lang w:eastAsia="sl-SI"/>
        </w:rPr>
        <w:t>.</w:t>
      </w:r>
    </w:p>
    <w:p w14:paraId="7CF497BA" w14:textId="4F620C62" w:rsidR="005D7E8B" w:rsidRPr="003C5992" w:rsidRDefault="005D7E8B" w:rsidP="00366985">
      <w:pPr>
        <w:rPr>
          <w:rFonts w:eastAsia="Times New Roman" w:cs="Arial"/>
          <w:szCs w:val="20"/>
          <w:lang w:eastAsia="sl-SI"/>
        </w:rPr>
      </w:pPr>
    </w:p>
    <w:p w14:paraId="7F81E3DD" w14:textId="77777777" w:rsidR="00DC35CD" w:rsidRPr="003C5992" w:rsidRDefault="00DC35CD" w:rsidP="00366985">
      <w:pPr>
        <w:rPr>
          <w:rFonts w:eastAsia="Times New Roman" w:cs="Arial"/>
          <w:szCs w:val="20"/>
          <w:lang w:eastAsia="sl-SI"/>
        </w:rPr>
      </w:pPr>
    </w:p>
    <w:p w14:paraId="4A084C6B" w14:textId="77777777" w:rsidR="003F1D5C" w:rsidRPr="00EB24B5" w:rsidRDefault="00A80829" w:rsidP="00366985">
      <w:pPr>
        <w:pStyle w:val="Naslov1"/>
        <w:spacing w:line="260" w:lineRule="atLeast"/>
        <w:rPr>
          <w:rFonts w:cs="Arial"/>
          <w:sz w:val="20"/>
          <w:szCs w:val="20"/>
        </w:rPr>
      </w:pPr>
      <w:bookmarkStart w:id="47" w:name="_Toc336851744"/>
      <w:bookmarkStart w:id="48" w:name="_Toc336851792"/>
      <w:bookmarkStart w:id="49" w:name="_Toc192244838"/>
      <w:r w:rsidRPr="00EB24B5">
        <w:rPr>
          <w:rFonts w:cs="Arial"/>
          <w:sz w:val="20"/>
          <w:szCs w:val="20"/>
        </w:rPr>
        <w:t>meril</w:t>
      </w:r>
      <w:bookmarkEnd w:id="47"/>
      <w:bookmarkEnd w:id="48"/>
      <w:r w:rsidR="003B6AD8" w:rsidRPr="00EB24B5">
        <w:rPr>
          <w:rFonts w:cs="Arial"/>
          <w:sz w:val="20"/>
          <w:szCs w:val="20"/>
        </w:rPr>
        <w:t>O</w:t>
      </w:r>
      <w:bookmarkEnd w:id="49"/>
    </w:p>
    <w:p w14:paraId="3B68866E" w14:textId="77777777" w:rsidR="008E4247" w:rsidRPr="00EB24B5" w:rsidRDefault="008E4247" w:rsidP="00366985">
      <w:pPr>
        <w:rPr>
          <w:rFonts w:cs="Arial"/>
          <w:szCs w:val="20"/>
        </w:rPr>
      </w:pPr>
    </w:p>
    <w:p w14:paraId="4DD9B345" w14:textId="4CDE95F7" w:rsidR="00A27605" w:rsidRPr="00EB24B5" w:rsidRDefault="00A27605" w:rsidP="00366985">
      <w:pPr>
        <w:autoSpaceDE w:val="0"/>
        <w:autoSpaceDN w:val="0"/>
        <w:adjustRightInd w:val="0"/>
        <w:rPr>
          <w:rFonts w:cs="Arial"/>
          <w:iCs/>
          <w:szCs w:val="20"/>
        </w:rPr>
      </w:pPr>
      <w:r w:rsidRPr="00EB24B5">
        <w:rPr>
          <w:rFonts w:cs="Arial"/>
          <w:iCs/>
          <w:szCs w:val="20"/>
        </w:rPr>
        <w:t xml:space="preserve">Merilo </w:t>
      </w:r>
      <w:r w:rsidR="007B1CDF" w:rsidRPr="00EB24B5">
        <w:rPr>
          <w:rFonts w:cs="Arial"/>
          <w:iCs/>
          <w:szCs w:val="20"/>
        </w:rPr>
        <w:t xml:space="preserve">za posamezen sklop </w:t>
      </w:r>
      <w:r w:rsidRPr="00EB24B5">
        <w:rPr>
          <w:rFonts w:cs="Arial"/>
          <w:iCs/>
          <w:szCs w:val="20"/>
        </w:rPr>
        <w:t>je ekonomsko najugodnejša ponudba, določena na podlagi najnižje skupne ponudbene vrednosti sklopa v EUR z DDV.</w:t>
      </w:r>
      <w:r w:rsidR="003E7839" w:rsidRPr="00EB24B5">
        <w:rPr>
          <w:rFonts w:cs="Arial"/>
          <w:iCs/>
          <w:szCs w:val="20"/>
        </w:rPr>
        <w:t xml:space="preserve"> Naročnik bo naročilo oddal ponudniku, ki bo v končni ponudbi ponudil najnižjo </w:t>
      </w:r>
      <w:bookmarkStart w:id="50" w:name="_Hlk95291169"/>
      <w:r w:rsidR="003E7839" w:rsidRPr="00EB24B5">
        <w:rPr>
          <w:rFonts w:cs="Arial"/>
          <w:iCs/>
          <w:szCs w:val="20"/>
        </w:rPr>
        <w:t>skupno ponudbeno vrednost sklopa z DDV v EUR</w:t>
      </w:r>
      <w:bookmarkEnd w:id="50"/>
      <w:r w:rsidR="003E7839" w:rsidRPr="00EB24B5">
        <w:rPr>
          <w:rFonts w:cs="Arial"/>
          <w:iCs/>
          <w:szCs w:val="20"/>
        </w:rPr>
        <w:t>.</w:t>
      </w:r>
    </w:p>
    <w:p w14:paraId="122C161A" w14:textId="4058901A" w:rsidR="0093402D" w:rsidRPr="00EB24B5" w:rsidRDefault="0093402D" w:rsidP="00366985">
      <w:pPr>
        <w:autoSpaceDE w:val="0"/>
        <w:autoSpaceDN w:val="0"/>
        <w:adjustRightInd w:val="0"/>
        <w:rPr>
          <w:rFonts w:cs="Arial"/>
          <w:iCs/>
          <w:szCs w:val="20"/>
        </w:rPr>
      </w:pPr>
    </w:p>
    <w:p w14:paraId="209D192D" w14:textId="12480ED5" w:rsidR="0093402D" w:rsidRPr="00EB24B5" w:rsidRDefault="0093402D" w:rsidP="00366985">
      <w:pPr>
        <w:autoSpaceDE w:val="0"/>
        <w:autoSpaceDN w:val="0"/>
        <w:adjustRightInd w:val="0"/>
        <w:rPr>
          <w:rFonts w:cs="Arial"/>
          <w:iCs/>
          <w:szCs w:val="20"/>
        </w:rPr>
      </w:pPr>
      <w:r w:rsidRPr="00EB24B5">
        <w:rPr>
          <w:rFonts w:cs="Arial"/>
          <w:iCs/>
          <w:szCs w:val="20"/>
        </w:rPr>
        <w:t xml:space="preserve">V kolikor dva ali več ponudnikov ponudijo enako skupno ponudbeno </w:t>
      </w:r>
      <w:r w:rsidR="0089599D" w:rsidRPr="00EB24B5">
        <w:rPr>
          <w:rFonts w:cs="Arial"/>
          <w:iCs/>
          <w:szCs w:val="20"/>
        </w:rPr>
        <w:t>vrednost</w:t>
      </w:r>
      <w:r w:rsidRPr="00EB24B5">
        <w:rPr>
          <w:rFonts w:cs="Arial"/>
          <w:iCs/>
          <w:szCs w:val="20"/>
        </w:rPr>
        <w:t xml:space="preserve"> z DDV v EUR za posamezen sklop, bo naročnik izbral ponudnika z nižjo ponudbeno </w:t>
      </w:r>
      <w:r w:rsidR="0089599D" w:rsidRPr="00EB24B5">
        <w:rPr>
          <w:rFonts w:cs="Arial"/>
          <w:iCs/>
          <w:szCs w:val="20"/>
        </w:rPr>
        <w:t>vrednost</w:t>
      </w:r>
      <w:r w:rsidR="0026320C" w:rsidRPr="00EB24B5">
        <w:rPr>
          <w:rFonts w:cs="Arial"/>
          <w:iCs/>
          <w:szCs w:val="20"/>
        </w:rPr>
        <w:t>jo</w:t>
      </w:r>
      <w:r w:rsidRPr="00EB24B5">
        <w:rPr>
          <w:rFonts w:cs="Arial"/>
          <w:iCs/>
          <w:szCs w:val="20"/>
        </w:rPr>
        <w:t xml:space="preserve"> z DDV v EUR za storitve </w:t>
      </w:r>
      <w:r w:rsidR="00D31C07" w:rsidRPr="00EB24B5">
        <w:rPr>
          <w:rFonts w:cs="Arial"/>
          <w:iCs/>
          <w:szCs w:val="20"/>
        </w:rPr>
        <w:t>rednih servisov</w:t>
      </w:r>
      <w:r w:rsidRPr="00EB24B5">
        <w:rPr>
          <w:rFonts w:cs="Arial"/>
          <w:iCs/>
          <w:szCs w:val="20"/>
        </w:rPr>
        <w:t xml:space="preserve"> za posamezen sklop.</w:t>
      </w:r>
    </w:p>
    <w:p w14:paraId="168B0283" w14:textId="02F950A2" w:rsidR="002B04E5" w:rsidRPr="00EB24B5" w:rsidRDefault="002B04E5" w:rsidP="00366985">
      <w:pPr>
        <w:rPr>
          <w:rFonts w:cs="Arial"/>
          <w:szCs w:val="20"/>
        </w:rPr>
      </w:pPr>
    </w:p>
    <w:p w14:paraId="23D73D27" w14:textId="6ED6CABA" w:rsidR="00A27605" w:rsidRPr="00DF4318" w:rsidRDefault="004A59DA" w:rsidP="00366985">
      <w:pPr>
        <w:rPr>
          <w:rFonts w:cs="Arial"/>
          <w:szCs w:val="20"/>
        </w:rPr>
      </w:pPr>
      <w:r w:rsidRPr="00DF4318">
        <w:rPr>
          <w:rFonts w:cs="Arial"/>
          <w:szCs w:val="20"/>
        </w:rPr>
        <w:t xml:space="preserve">V kolikor dva ali več ponudnikov </w:t>
      </w:r>
      <w:r w:rsidR="00D31C07" w:rsidRPr="00DF4318">
        <w:rPr>
          <w:rFonts w:cs="Arial"/>
          <w:szCs w:val="20"/>
        </w:rPr>
        <w:t xml:space="preserve">ponudijo enako skupno ponudbeno </w:t>
      </w:r>
      <w:r w:rsidR="0089599D" w:rsidRPr="00DF4318">
        <w:rPr>
          <w:rFonts w:cs="Arial"/>
          <w:szCs w:val="20"/>
        </w:rPr>
        <w:t>vrednost</w:t>
      </w:r>
      <w:r w:rsidR="00D31C07" w:rsidRPr="00DF4318">
        <w:rPr>
          <w:rFonts w:cs="Arial"/>
          <w:szCs w:val="20"/>
        </w:rPr>
        <w:t xml:space="preserve"> z DDV v EUR za posamezen sklop ob enaki vrednosti storitev rednih servisov za posamezen sklop</w:t>
      </w:r>
      <w:r w:rsidRPr="00DF4318">
        <w:rPr>
          <w:rFonts w:cs="Arial"/>
          <w:szCs w:val="20"/>
        </w:rPr>
        <w:t>, bo naročnik vrstni red teh ponudnikov določil z žrebom. Ponudnike bo naročnik pisno obvestil o žrebu in jim omogočil prisotnost na žrebu. Žreb bo potekal v prostorih naročnika. Žreb se izvede samo med ponudniki, ki so ponudili enako najnižjo ceno iz tega odstavka. Izmed ponudnikov, ki so ponudili najnižjo ponudbeno ceno, bo izbran tisti ponudnik, ki bo prvi izžreban. Ponudnikom, za katere se izvede žreb, ki pa ne bodo prisotni na žrebu, bo naročnik posredoval zapisnik žrebanja.</w:t>
      </w:r>
    </w:p>
    <w:p w14:paraId="3BEB310A" w14:textId="6618B14C" w:rsidR="0016131B" w:rsidRPr="00DF4318" w:rsidRDefault="0016131B" w:rsidP="00366985">
      <w:pPr>
        <w:rPr>
          <w:rFonts w:cs="Arial"/>
          <w:szCs w:val="20"/>
        </w:rPr>
      </w:pPr>
    </w:p>
    <w:p w14:paraId="50539DA8" w14:textId="77777777" w:rsidR="00BF0EC2" w:rsidRPr="00DF4318" w:rsidRDefault="00BF0EC2" w:rsidP="00366985">
      <w:pPr>
        <w:rPr>
          <w:rFonts w:cs="Arial"/>
          <w:szCs w:val="20"/>
        </w:rPr>
      </w:pPr>
    </w:p>
    <w:p w14:paraId="174B5AEF" w14:textId="77777777" w:rsidR="00562109" w:rsidRPr="007351F8" w:rsidRDefault="006E4F24" w:rsidP="00366985">
      <w:pPr>
        <w:pStyle w:val="Naslov1"/>
        <w:spacing w:line="260" w:lineRule="atLeast"/>
        <w:rPr>
          <w:rFonts w:cs="Arial"/>
          <w:sz w:val="20"/>
          <w:szCs w:val="20"/>
        </w:rPr>
      </w:pPr>
      <w:bookmarkStart w:id="51" w:name="_Toc192244839"/>
      <w:r w:rsidRPr="007351F8">
        <w:rPr>
          <w:rFonts w:cs="Arial"/>
          <w:sz w:val="20"/>
          <w:szCs w:val="20"/>
        </w:rPr>
        <w:t>ponudba</w:t>
      </w:r>
      <w:bookmarkEnd w:id="51"/>
    </w:p>
    <w:p w14:paraId="40EC3DA5" w14:textId="77777777" w:rsidR="008E4247" w:rsidRPr="007351F8" w:rsidRDefault="008E4247" w:rsidP="00366985">
      <w:pPr>
        <w:rPr>
          <w:rFonts w:cs="Arial"/>
          <w:szCs w:val="20"/>
        </w:rPr>
      </w:pPr>
    </w:p>
    <w:p w14:paraId="4205ACF9" w14:textId="77777777" w:rsidR="00120550" w:rsidRPr="007351F8" w:rsidRDefault="002B2D05" w:rsidP="00366985">
      <w:pPr>
        <w:pStyle w:val="Naslov2"/>
        <w:numPr>
          <w:ilvl w:val="1"/>
          <w:numId w:val="13"/>
        </w:numPr>
        <w:spacing w:line="260" w:lineRule="atLeast"/>
        <w:ind w:hanging="499"/>
        <w:rPr>
          <w:rFonts w:cs="Arial"/>
          <w:szCs w:val="20"/>
        </w:rPr>
      </w:pPr>
      <w:bookmarkStart w:id="52" w:name="_Toc336851746"/>
      <w:bookmarkStart w:id="53" w:name="_Toc336851794"/>
      <w:bookmarkStart w:id="54" w:name="_Toc192244840"/>
      <w:r w:rsidRPr="007351F8">
        <w:rPr>
          <w:rFonts w:cs="Arial"/>
          <w:szCs w:val="20"/>
        </w:rPr>
        <w:t>Ponudbena dokumentacija</w:t>
      </w:r>
      <w:bookmarkEnd w:id="52"/>
      <w:bookmarkEnd w:id="53"/>
      <w:bookmarkEnd w:id="54"/>
    </w:p>
    <w:p w14:paraId="6EC9919D" w14:textId="77777777" w:rsidR="008E4247" w:rsidRPr="007351F8" w:rsidRDefault="008E4247" w:rsidP="00366985">
      <w:pPr>
        <w:rPr>
          <w:rFonts w:cs="Arial"/>
          <w:szCs w:val="20"/>
        </w:rPr>
      </w:pPr>
    </w:p>
    <w:p w14:paraId="0832069D" w14:textId="77777777" w:rsidR="00C20C15" w:rsidRPr="00DF0097" w:rsidRDefault="00C20C15" w:rsidP="00C20C15">
      <w:pPr>
        <w:spacing w:line="0" w:lineRule="atLeast"/>
        <w:rPr>
          <w:rFonts w:eastAsia="Times New Roman" w:cs="Arial"/>
          <w:szCs w:val="20"/>
        </w:rPr>
      </w:pPr>
      <w:r w:rsidRPr="00DF0097">
        <w:rPr>
          <w:rFonts w:eastAsia="Times New Roman" w:cs="Arial"/>
          <w:szCs w:val="20"/>
        </w:rPr>
        <w:t>Ponudbeno dokumentacijo sestavljajo naslednji dokumenti:</w:t>
      </w:r>
    </w:p>
    <w:p w14:paraId="0234599B" w14:textId="0C5BA0B8" w:rsidR="00C20C15" w:rsidRPr="00DF0097" w:rsidRDefault="00C20C15" w:rsidP="00C20C15">
      <w:pPr>
        <w:numPr>
          <w:ilvl w:val="0"/>
          <w:numId w:val="28"/>
        </w:numPr>
        <w:spacing w:line="0" w:lineRule="atLeast"/>
        <w:contextualSpacing/>
        <w:rPr>
          <w:rFonts w:cs="Arial"/>
          <w:color w:val="000000" w:themeColor="text1"/>
          <w:szCs w:val="20"/>
        </w:rPr>
      </w:pPr>
      <w:r w:rsidRPr="00DF0097">
        <w:rPr>
          <w:rFonts w:cs="Arial"/>
          <w:color w:val="000000" w:themeColor="text1"/>
          <w:szCs w:val="20"/>
        </w:rPr>
        <w:t>izpolnjen obrazec »Povzetek predračuna - rekapitulacija«;</w:t>
      </w:r>
    </w:p>
    <w:p w14:paraId="2D5E3500" w14:textId="5AC04BD4" w:rsidR="00C20C15" w:rsidRPr="00DF0097" w:rsidRDefault="00C20C15" w:rsidP="00C20C15">
      <w:pPr>
        <w:numPr>
          <w:ilvl w:val="0"/>
          <w:numId w:val="28"/>
        </w:numPr>
        <w:spacing w:line="0" w:lineRule="atLeast"/>
        <w:contextualSpacing/>
        <w:rPr>
          <w:rFonts w:cs="Arial"/>
          <w:szCs w:val="20"/>
        </w:rPr>
      </w:pPr>
      <w:r w:rsidRPr="00DF0097">
        <w:rPr>
          <w:rFonts w:cs="Arial"/>
          <w:szCs w:val="20"/>
        </w:rPr>
        <w:t>izpolnjen obrazec »Predračun«;</w:t>
      </w:r>
    </w:p>
    <w:p w14:paraId="0A805CD1" w14:textId="03FB1FA1" w:rsidR="00C20C15" w:rsidRPr="00DF0097" w:rsidRDefault="00C20C15" w:rsidP="004A59DA">
      <w:pPr>
        <w:numPr>
          <w:ilvl w:val="0"/>
          <w:numId w:val="28"/>
        </w:numPr>
        <w:spacing w:line="0" w:lineRule="atLeast"/>
        <w:rPr>
          <w:rFonts w:eastAsia="Times New Roman" w:cs="Arial"/>
          <w:szCs w:val="20"/>
        </w:rPr>
      </w:pPr>
      <w:r w:rsidRPr="00DF0097">
        <w:rPr>
          <w:rFonts w:cs="Arial"/>
          <w:szCs w:val="20"/>
        </w:rPr>
        <w:t>izpolnjen obrazec »ESPD« (za vse gospodarske subjekte v ponudbi)</w:t>
      </w:r>
      <w:r w:rsidR="004A59DA" w:rsidRPr="00DF0097">
        <w:rPr>
          <w:rFonts w:cs="Arial"/>
          <w:szCs w:val="20"/>
        </w:rPr>
        <w:t xml:space="preserve"> ter</w:t>
      </w:r>
    </w:p>
    <w:p w14:paraId="79756483" w14:textId="214A2154" w:rsidR="00C20C15" w:rsidRPr="00DF0097" w:rsidRDefault="00C20C15" w:rsidP="00C20C15">
      <w:pPr>
        <w:numPr>
          <w:ilvl w:val="0"/>
          <w:numId w:val="28"/>
        </w:numPr>
        <w:spacing w:line="0" w:lineRule="atLeast"/>
        <w:rPr>
          <w:rFonts w:cs="Arial"/>
          <w:szCs w:val="20"/>
        </w:rPr>
      </w:pPr>
      <w:r w:rsidRPr="00DF0097">
        <w:rPr>
          <w:rFonts w:cs="Arial"/>
          <w:szCs w:val="20"/>
        </w:rPr>
        <w:t>izpolnjen obrazec »Soglasje podizvajalca« (v primeru, da ponudnik nastopa s podizvajalci in ti zahtevajo neposredna plačila)</w:t>
      </w:r>
      <w:r w:rsidR="004A59DA" w:rsidRPr="00DF0097">
        <w:rPr>
          <w:rFonts w:cs="Arial"/>
          <w:szCs w:val="20"/>
        </w:rPr>
        <w:t>.</w:t>
      </w:r>
    </w:p>
    <w:p w14:paraId="6F4D7CB3" w14:textId="77777777" w:rsidR="00C20C15" w:rsidRPr="00DF0097" w:rsidRDefault="00C20C15" w:rsidP="00C20C15">
      <w:pPr>
        <w:spacing w:line="0" w:lineRule="atLeast"/>
        <w:ind w:left="720"/>
        <w:rPr>
          <w:rFonts w:cs="Arial"/>
          <w:szCs w:val="20"/>
        </w:rPr>
      </w:pPr>
    </w:p>
    <w:p w14:paraId="0AB5C77B" w14:textId="60B5A38F" w:rsidR="00C20C15" w:rsidRPr="00234241" w:rsidRDefault="00C20C15" w:rsidP="00C20C15">
      <w:pPr>
        <w:spacing w:line="0" w:lineRule="atLeast"/>
        <w:rPr>
          <w:rFonts w:eastAsia="Times New Roman" w:cs="Arial"/>
          <w:szCs w:val="20"/>
        </w:rPr>
      </w:pPr>
      <w:bookmarkStart w:id="55" w:name="_Hlk514924822"/>
      <w:r w:rsidRPr="00234241">
        <w:rPr>
          <w:rFonts w:eastAsia="Times New Roman" w:cs="Arial"/>
          <w:szCs w:val="20"/>
        </w:rPr>
        <w:t>Ponudnik v ponudbi predloži dokumente, ki so navedeni v tej točki.</w:t>
      </w:r>
    </w:p>
    <w:p w14:paraId="7AB27540" w14:textId="77777777" w:rsidR="00C20C15" w:rsidRPr="00234241" w:rsidRDefault="00C20C15" w:rsidP="00C20C15">
      <w:pPr>
        <w:spacing w:line="0" w:lineRule="atLeast"/>
        <w:rPr>
          <w:rFonts w:eastAsia="Times New Roman" w:cs="Arial"/>
          <w:szCs w:val="20"/>
          <w:lang w:eastAsia="sl-SI"/>
        </w:rPr>
      </w:pPr>
    </w:p>
    <w:bookmarkEnd w:id="55"/>
    <w:p w14:paraId="2B49019A" w14:textId="1145DA3D" w:rsidR="00C20C15" w:rsidRPr="00234241" w:rsidRDefault="00C20C15" w:rsidP="00C20C15">
      <w:pPr>
        <w:spacing w:line="0" w:lineRule="atLeast"/>
        <w:rPr>
          <w:rFonts w:eastAsia="Times New Roman" w:cs="Arial"/>
          <w:szCs w:val="20"/>
        </w:rPr>
      </w:pPr>
      <w:r w:rsidRPr="00234241">
        <w:rPr>
          <w:rFonts w:eastAsia="Times New Roman" w:cs="Arial"/>
          <w:szCs w:val="20"/>
        </w:rPr>
        <w:t>V času pregleda ponudb bo moral ponudnik, predložiti vsa dokazila, kot je navedeno za posameznim zahtevanim pogojem oziroma razlogom za izključitev.</w:t>
      </w:r>
      <w:r w:rsidR="000C3620" w:rsidRPr="00234241">
        <w:rPr>
          <w:rFonts w:eastAsia="Times New Roman" w:cs="Arial"/>
          <w:szCs w:val="20"/>
        </w:rPr>
        <w:t xml:space="preserve"> Ponudnik navedena dokazila lahko predloži že v ponudbi.</w:t>
      </w:r>
    </w:p>
    <w:p w14:paraId="2ACF3369" w14:textId="77777777" w:rsidR="00C20C15" w:rsidRPr="00234241" w:rsidRDefault="00C20C15" w:rsidP="00C20C15">
      <w:pPr>
        <w:spacing w:line="0" w:lineRule="atLeast"/>
        <w:rPr>
          <w:rFonts w:eastAsia="Times New Roman" w:cs="Arial"/>
          <w:szCs w:val="20"/>
        </w:rPr>
      </w:pPr>
    </w:p>
    <w:p w14:paraId="69F3FB0A" w14:textId="77777777" w:rsidR="00C20C15" w:rsidRPr="00234241" w:rsidRDefault="00C20C15" w:rsidP="00C20C15">
      <w:pPr>
        <w:spacing w:line="0" w:lineRule="atLeast"/>
        <w:rPr>
          <w:rFonts w:eastAsia="Times New Roman" w:cs="Arial"/>
          <w:szCs w:val="20"/>
        </w:rPr>
      </w:pPr>
      <w:r w:rsidRPr="00234241">
        <w:rPr>
          <w:rFonts w:eastAsia="Times New Roman" w:cs="Arial"/>
          <w:szCs w:val="20"/>
        </w:rPr>
        <w:t>Ponudnik, ki odda ponudbo pod kazensko in materialno odgovornostjo jamči, da so vsi podatki in dokumenti, podani v ponudbi, resnični in da datoteke predloženih listin ustrezajo izvirniku. V nasprotnem primeru ponudnik naročniku odgovarja za vso škodo, ki bi mu nastala. Naročnik si pridržuje pravico do vpogleda v originalne dokumente.</w:t>
      </w:r>
    </w:p>
    <w:p w14:paraId="4FF29BCD" w14:textId="77777777" w:rsidR="00C20C15" w:rsidRPr="00234241" w:rsidRDefault="00C20C15" w:rsidP="00C20C15">
      <w:pPr>
        <w:spacing w:line="0" w:lineRule="atLeast"/>
        <w:rPr>
          <w:rFonts w:eastAsia="Times New Roman" w:cs="Arial"/>
          <w:szCs w:val="20"/>
        </w:rPr>
      </w:pPr>
    </w:p>
    <w:p w14:paraId="294FFA44" w14:textId="77777777" w:rsidR="00C20C15" w:rsidRPr="00A27A0C" w:rsidRDefault="00C20C15" w:rsidP="00C20C15">
      <w:pPr>
        <w:spacing w:line="0" w:lineRule="atLeast"/>
        <w:rPr>
          <w:rFonts w:eastAsia="Times New Roman" w:cs="Arial"/>
          <w:szCs w:val="20"/>
        </w:rPr>
      </w:pPr>
      <w:r w:rsidRPr="00A27A0C">
        <w:rPr>
          <w:rFonts w:eastAsia="Times New Roman" w:cs="Arial"/>
          <w:szCs w:val="20"/>
        </w:rPr>
        <w:t xml:space="preserve">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w:t>
      </w:r>
      <w:bookmarkStart w:id="56" w:name="_Hlk525817669"/>
      <w:r w:rsidRPr="00A27A0C">
        <w:rPr>
          <w:rFonts w:eastAsia="Times New Roman" w:cs="Arial"/>
          <w:szCs w:val="20"/>
        </w:rPr>
        <w:t>razen dokumentov, kjer je to izrecno navedeno in zahtevano.</w:t>
      </w:r>
      <w:bookmarkEnd w:id="56"/>
      <w:r w:rsidRPr="00A27A0C">
        <w:rPr>
          <w:rFonts w:eastAsia="Times New Roman" w:cs="Arial"/>
          <w:szCs w:val="20"/>
        </w:rPr>
        <w:t xml:space="preserve"> Za potrebe preverjanj v uradni evidenci morajo biti pooblastila podpisana lastnoročno ali elektronsko. Naročnik si pridržuje pravico do preveritve verodostojnosti izjav oziroma potrdil pri podpisniku le-teh.</w:t>
      </w:r>
    </w:p>
    <w:p w14:paraId="1F79584D" w14:textId="77777777" w:rsidR="00D844DB" w:rsidRPr="00A27A0C" w:rsidRDefault="00D844DB" w:rsidP="00366985">
      <w:pPr>
        <w:rPr>
          <w:rFonts w:cs="Arial"/>
          <w:szCs w:val="20"/>
        </w:rPr>
      </w:pPr>
    </w:p>
    <w:p w14:paraId="16C556A9" w14:textId="0395BF2E" w:rsidR="00DA00EB" w:rsidRPr="003164EF" w:rsidRDefault="002B2D05" w:rsidP="00366985">
      <w:pPr>
        <w:pStyle w:val="Naslov2"/>
        <w:numPr>
          <w:ilvl w:val="1"/>
          <w:numId w:val="13"/>
        </w:numPr>
        <w:spacing w:line="260" w:lineRule="atLeast"/>
        <w:ind w:left="426" w:hanging="426"/>
        <w:rPr>
          <w:rFonts w:cs="Arial"/>
          <w:szCs w:val="20"/>
        </w:rPr>
      </w:pPr>
      <w:bookmarkStart w:id="57" w:name="_Toc192244841"/>
      <w:r w:rsidRPr="003164EF">
        <w:rPr>
          <w:rFonts w:cs="Arial"/>
          <w:szCs w:val="20"/>
        </w:rPr>
        <w:t>Sestavljanje ponudbe</w:t>
      </w:r>
      <w:bookmarkEnd w:id="57"/>
    </w:p>
    <w:p w14:paraId="22D404DB" w14:textId="3ACB016D" w:rsidR="000C3620" w:rsidRPr="003164EF" w:rsidRDefault="000C3620" w:rsidP="000C3620"/>
    <w:p w14:paraId="12930DB3" w14:textId="77777777" w:rsidR="000C3620" w:rsidRPr="003164EF" w:rsidRDefault="000C3620" w:rsidP="000C3620">
      <w:pPr>
        <w:keepNext/>
        <w:keepLines/>
        <w:numPr>
          <w:ilvl w:val="2"/>
          <w:numId w:val="2"/>
        </w:numPr>
        <w:spacing w:line="0" w:lineRule="atLeast"/>
        <w:outlineLvl w:val="2"/>
        <w:rPr>
          <w:rFonts w:eastAsia="Times New Roman" w:cs="Arial"/>
          <w:b/>
          <w:bCs/>
          <w:szCs w:val="26"/>
        </w:rPr>
      </w:pPr>
      <w:bookmarkStart w:id="58" w:name="_Toc517177301"/>
      <w:bookmarkStart w:id="59" w:name="_Toc73959566"/>
      <w:bookmarkStart w:id="60" w:name="_Toc192244842"/>
      <w:r w:rsidRPr="003164EF">
        <w:rPr>
          <w:rFonts w:eastAsia="Times New Roman" w:cs="Arial"/>
          <w:b/>
          <w:bCs/>
          <w:szCs w:val="26"/>
        </w:rPr>
        <w:t>Obrazca »Predračun</w:t>
      </w:r>
      <w:bookmarkEnd w:id="58"/>
      <w:r w:rsidRPr="003164EF">
        <w:rPr>
          <w:rFonts w:eastAsia="Times New Roman" w:cs="Arial"/>
          <w:b/>
          <w:bCs/>
          <w:szCs w:val="26"/>
        </w:rPr>
        <w:t>« in »Povzetek predračuna - Rekapitulacija«</w:t>
      </w:r>
      <w:bookmarkEnd w:id="59"/>
      <w:bookmarkEnd w:id="60"/>
    </w:p>
    <w:p w14:paraId="2E81377D" w14:textId="77777777" w:rsidR="000C3620" w:rsidRPr="003164EF" w:rsidRDefault="000C3620" w:rsidP="000C3620">
      <w:pPr>
        <w:spacing w:line="0" w:lineRule="atLeast"/>
        <w:rPr>
          <w:rFonts w:eastAsia="Times New Roman"/>
          <w:lang w:eastAsia="x-none"/>
        </w:rPr>
      </w:pPr>
    </w:p>
    <w:p w14:paraId="2E3A7760" w14:textId="77777777" w:rsidR="000C3620" w:rsidRPr="003164EF" w:rsidRDefault="000C3620" w:rsidP="000C3620">
      <w:pPr>
        <w:spacing w:line="0" w:lineRule="atLeast"/>
        <w:rPr>
          <w:rFonts w:eastAsia="Times New Roman"/>
        </w:rPr>
      </w:pPr>
      <w:r w:rsidRPr="003164EF">
        <w:rPr>
          <w:rFonts w:eastAsia="Times New Roman"/>
        </w:rPr>
        <w:t>Ponudnik mora izpolniti:</w:t>
      </w:r>
    </w:p>
    <w:p w14:paraId="140263DC" w14:textId="77777777" w:rsidR="000C3620" w:rsidRPr="003164EF" w:rsidRDefault="000C3620" w:rsidP="000C3620">
      <w:pPr>
        <w:numPr>
          <w:ilvl w:val="0"/>
          <w:numId w:val="29"/>
        </w:numPr>
        <w:spacing w:line="0" w:lineRule="atLeast"/>
        <w:contextualSpacing/>
        <w:rPr>
          <w:rFonts w:cs="Arial"/>
          <w:szCs w:val="20"/>
        </w:rPr>
      </w:pPr>
      <w:r w:rsidRPr="003164EF">
        <w:rPr>
          <w:rFonts w:cs="Arial"/>
          <w:szCs w:val="20"/>
        </w:rPr>
        <w:t>v obrazcu »Povzetek predračuna - Rekapitulacija« (Word): skupno ponudbeno ceno v EUR z DDV za posamezni sklop, za katerega oddajo ponudbo ter</w:t>
      </w:r>
    </w:p>
    <w:p w14:paraId="3ABDBB6D" w14:textId="77777777" w:rsidR="000C3620" w:rsidRPr="003164EF" w:rsidRDefault="000C3620" w:rsidP="000C3620">
      <w:pPr>
        <w:spacing w:line="0" w:lineRule="atLeast"/>
        <w:ind w:left="720"/>
        <w:contextualSpacing/>
        <w:rPr>
          <w:rFonts w:cs="Arial"/>
          <w:szCs w:val="20"/>
        </w:rPr>
      </w:pPr>
    </w:p>
    <w:p w14:paraId="1BCC0989" w14:textId="77777777" w:rsidR="000C3620" w:rsidRPr="003164EF" w:rsidRDefault="000C3620" w:rsidP="000C3620">
      <w:pPr>
        <w:numPr>
          <w:ilvl w:val="0"/>
          <w:numId w:val="29"/>
        </w:numPr>
        <w:spacing w:line="0" w:lineRule="atLeast"/>
        <w:contextualSpacing/>
        <w:rPr>
          <w:rFonts w:ascii="Calibri" w:hAnsi="Calibri"/>
          <w:b/>
          <w:sz w:val="22"/>
        </w:rPr>
      </w:pPr>
      <w:r w:rsidRPr="003164EF">
        <w:rPr>
          <w:rFonts w:cs="Arial"/>
          <w:szCs w:val="20"/>
        </w:rPr>
        <w:t>v obrazcu  »Predračun«:</w:t>
      </w:r>
    </w:p>
    <w:p w14:paraId="7D968470" w14:textId="77777777" w:rsidR="000C3620" w:rsidRPr="003164EF" w:rsidRDefault="000C3620" w:rsidP="000C3620">
      <w:pPr>
        <w:spacing w:line="240" w:lineRule="auto"/>
        <w:ind w:left="708"/>
        <w:rPr>
          <w:rFonts w:eastAsia="Times New Roman" w:cs="Arial"/>
          <w:szCs w:val="20"/>
          <w:lang w:eastAsia="sl-SI"/>
        </w:rPr>
      </w:pPr>
    </w:p>
    <w:p w14:paraId="1263BB52" w14:textId="5CE81596" w:rsidR="000C3620" w:rsidRPr="003164EF" w:rsidRDefault="000C3620" w:rsidP="000C3620">
      <w:pPr>
        <w:spacing w:line="240" w:lineRule="auto"/>
        <w:ind w:left="709"/>
        <w:rPr>
          <w:rFonts w:eastAsia="Times New Roman" w:cs="Arial"/>
          <w:szCs w:val="20"/>
        </w:rPr>
      </w:pPr>
      <w:r w:rsidRPr="003164EF">
        <w:rPr>
          <w:rFonts w:eastAsia="Times New Roman" w:cs="Arial"/>
          <w:szCs w:val="20"/>
          <w:lang w:eastAsia="sl-SI"/>
        </w:rPr>
        <w:t xml:space="preserve">Ponudnik mora v obrazcu »Predračun« za sklop(e) za katerega(e) bo oddal ponudbo(e) vpisati </w:t>
      </w:r>
      <w:r w:rsidRPr="003164EF">
        <w:rPr>
          <w:rFonts w:eastAsia="Times New Roman" w:cs="Arial"/>
          <w:szCs w:val="20"/>
        </w:rPr>
        <w:t xml:space="preserve">ceno na enoto v EUR </w:t>
      </w:r>
      <w:r w:rsidR="00425793">
        <w:rPr>
          <w:rFonts w:eastAsia="Times New Roman" w:cs="Arial"/>
          <w:szCs w:val="20"/>
        </w:rPr>
        <w:t>brez</w:t>
      </w:r>
      <w:r w:rsidR="00425793" w:rsidRPr="003164EF">
        <w:rPr>
          <w:rFonts w:eastAsia="Times New Roman" w:cs="Arial"/>
          <w:szCs w:val="20"/>
        </w:rPr>
        <w:t xml:space="preserve"> </w:t>
      </w:r>
      <w:r w:rsidRPr="003164EF">
        <w:rPr>
          <w:rFonts w:eastAsia="Times New Roman" w:cs="Arial"/>
          <w:szCs w:val="20"/>
        </w:rPr>
        <w:t>DDV (za vse postavke znotraj posameznega skopa);</w:t>
      </w:r>
      <w:r w:rsidRPr="003164EF">
        <w:rPr>
          <w:rFonts w:eastAsia="Times New Roman" w:cs="Arial"/>
          <w:szCs w:val="20"/>
          <w:lang w:eastAsia="sl-SI"/>
        </w:rPr>
        <w:t xml:space="preserve"> vrednost</w:t>
      </w:r>
      <w:r w:rsidRPr="003164EF">
        <w:rPr>
          <w:rFonts w:eastAsia="Times New Roman" w:cs="Arial"/>
          <w:szCs w:val="20"/>
        </w:rPr>
        <w:t xml:space="preserve"> za vso količino v EUR z DDV (torej zmnožek količine in cene na enoto mere v EUR z DDV) ter skupn</w:t>
      </w:r>
      <w:r w:rsidR="00CB6663" w:rsidRPr="003164EF">
        <w:rPr>
          <w:rFonts w:eastAsia="Times New Roman" w:cs="Arial"/>
          <w:szCs w:val="20"/>
        </w:rPr>
        <w:t>a</w:t>
      </w:r>
      <w:r w:rsidRPr="003164EF">
        <w:rPr>
          <w:rFonts w:eastAsia="Times New Roman" w:cs="Arial"/>
          <w:szCs w:val="20"/>
        </w:rPr>
        <w:t xml:space="preserve"> vrednost v EUR z DDV za posamezen sklop</w:t>
      </w:r>
      <w:r w:rsidR="00CB6663" w:rsidRPr="003164EF">
        <w:rPr>
          <w:rFonts w:eastAsia="Times New Roman" w:cs="Arial"/>
          <w:szCs w:val="20"/>
        </w:rPr>
        <w:t xml:space="preserve"> se izračuna samodejno.</w:t>
      </w:r>
    </w:p>
    <w:p w14:paraId="1715EB5E" w14:textId="77777777" w:rsidR="000C3620" w:rsidRPr="003164EF" w:rsidRDefault="000C3620" w:rsidP="000C3620">
      <w:pPr>
        <w:spacing w:line="240" w:lineRule="auto"/>
        <w:rPr>
          <w:rFonts w:eastAsia="Times New Roman" w:cs="Arial"/>
          <w:szCs w:val="20"/>
          <w:lang w:eastAsia="sl-SI"/>
        </w:rPr>
      </w:pPr>
    </w:p>
    <w:p w14:paraId="3EF33FED" w14:textId="7E9EE1D9" w:rsidR="000C3620" w:rsidRPr="001D0100" w:rsidRDefault="000C3620" w:rsidP="000C3620">
      <w:pPr>
        <w:suppressAutoHyphens/>
        <w:autoSpaceDN w:val="0"/>
        <w:spacing w:line="240" w:lineRule="auto"/>
        <w:textAlignment w:val="baseline"/>
      </w:pPr>
      <w:r w:rsidRPr="001D0100">
        <w:t>Ponudnik mora v Predračunu ponujati vse postavke, torej vpisati vse cene znotraj sklopa(ov), za katerega(e) bo oddal ponudbo</w:t>
      </w:r>
      <w:r w:rsidR="0026320C" w:rsidRPr="001D0100">
        <w:t>.</w:t>
      </w:r>
    </w:p>
    <w:p w14:paraId="14E84B94" w14:textId="77777777" w:rsidR="000C3620" w:rsidRPr="001D0100" w:rsidRDefault="000C3620" w:rsidP="000C3620">
      <w:pPr>
        <w:suppressAutoHyphens/>
        <w:autoSpaceDN w:val="0"/>
        <w:spacing w:line="240" w:lineRule="auto"/>
        <w:textAlignment w:val="baseline"/>
      </w:pPr>
    </w:p>
    <w:p w14:paraId="2EA8367F" w14:textId="77777777" w:rsidR="000C3620" w:rsidRPr="001D0100" w:rsidRDefault="000C3620" w:rsidP="000C3620">
      <w:pPr>
        <w:suppressAutoHyphens/>
        <w:autoSpaceDN w:val="0"/>
        <w:spacing w:line="240" w:lineRule="auto"/>
        <w:textAlignment w:val="baseline"/>
      </w:pPr>
      <w:r w:rsidRPr="001D0100">
        <w:rPr>
          <w:szCs w:val="20"/>
        </w:rPr>
        <w:t>Če ponudnik cene za posamezno postavko, v sklopih, za katere bo oddal ponudbo, ne vpiše ali vpiše znak “0”, “/” ali “—“ oziroma smiselno enak znak, se šteje, da je nevpisana cena nič EUR.</w:t>
      </w:r>
    </w:p>
    <w:p w14:paraId="063F75CA" w14:textId="77777777" w:rsidR="000C3620" w:rsidRPr="001D0100" w:rsidRDefault="000C3620" w:rsidP="000C3620">
      <w:pPr>
        <w:suppressAutoHyphens/>
        <w:autoSpaceDN w:val="0"/>
        <w:spacing w:line="240" w:lineRule="auto"/>
        <w:textAlignment w:val="baseline"/>
      </w:pPr>
    </w:p>
    <w:p w14:paraId="4B967D15" w14:textId="77777777" w:rsidR="000C3620" w:rsidRPr="001D0100" w:rsidRDefault="000C3620" w:rsidP="000C3620">
      <w:pPr>
        <w:suppressAutoHyphens/>
        <w:autoSpaceDN w:val="0"/>
        <w:spacing w:line="240" w:lineRule="auto"/>
        <w:textAlignment w:val="baseline"/>
      </w:pPr>
      <w:r w:rsidRPr="001D0100">
        <w:t>Ponudbena cena mora zajemati vse davke, popuste, stroške, ki vplivajo na oblikovanje ponudbene cene.</w:t>
      </w:r>
    </w:p>
    <w:p w14:paraId="67495908" w14:textId="77777777" w:rsidR="000C3620" w:rsidRPr="001D0100" w:rsidRDefault="000C3620" w:rsidP="000C3620">
      <w:pPr>
        <w:suppressAutoHyphens/>
        <w:autoSpaceDN w:val="0"/>
        <w:spacing w:line="240" w:lineRule="auto"/>
        <w:textAlignment w:val="baseline"/>
      </w:pPr>
    </w:p>
    <w:p w14:paraId="03E96FE9" w14:textId="77777777" w:rsidR="000C3620" w:rsidRPr="001D0100" w:rsidRDefault="000C3620" w:rsidP="000C3620">
      <w:pPr>
        <w:suppressAutoHyphens/>
        <w:autoSpaceDN w:val="0"/>
        <w:textAlignment w:val="baseline"/>
      </w:pPr>
      <w:r w:rsidRPr="001D0100">
        <w:t>Ponudnik ne sme spreminjati vsebine predračuna.</w:t>
      </w:r>
    </w:p>
    <w:p w14:paraId="31DD92A8" w14:textId="77777777" w:rsidR="000C3620" w:rsidRPr="001D0100" w:rsidRDefault="000C3620" w:rsidP="000C3620">
      <w:pPr>
        <w:suppressAutoHyphens/>
        <w:autoSpaceDN w:val="0"/>
        <w:textAlignment w:val="baseline"/>
      </w:pPr>
    </w:p>
    <w:p w14:paraId="1C4FF560" w14:textId="77777777" w:rsidR="000C3620" w:rsidRPr="001D0100" w:rsidRDefault="000C3620" w:rsidP="000C3620">
      <w:pPr>
        <w:suppressAutoHyphens/>
        <w:autoSpaceDN w:val="0"/>
        <w:spacing w:line="240" w:lineRule="auto"/>
        <w:textAlignment w:val="baseline"/>
      </w:pPr>
      <w:r w:rsidRPr="001D0100">
        <w:t>V primeru, da bo naročnik pri pregledu in ocenjevanju ponudb odkril računske napake, bo ravnal v skladu s sedmim odstavkom 89. člena ZJN-3.</w:t>
      </w:r>
    </w:p>
    <w:p w14:paraId="42851C25" w14:textId="77777777" w:rsidR="000C3620" w:rsidRPr="001D0100" w:rsidRDefault="000C3620" w:rsidP="000C3620">
      <w:pPr>
        <w:spacing w:line="0" w:lineRule="atLeast"/>
        <w:rPr>
          <w:rFonts w:eastAsia="Times New Roman" w:cs="Arial"/>
          <w:szCs w:val="20"/>
        </w:rPr>
      </w:pPr>
    </w:p>
    <w:p w14:paraId="0795A118" w14:textId="77777777" w:rsidR="000C3620" w:rsidRPr="00BF4325" w:rsidRDefault="000C3620" w:rsidP="000C3620">
      <w:pPr>
        <w:shd w:val="clear" w:color="auto" w:fill="FFFFFF"/>
        <w:suppressAutoHyphens/>
        <w:autoSpaceDN w:val="0"/>
        <w:spacing w:line="240" w:lineRule="auto"/>
        <w:textAlignment w:val="baseline"/>
        <w:rPr>
          <w:rFonts w:eastAsia="Times New Roman" w:cs="Calibri"/>
          <w:bCs/>
          <w:lang w:eastAsia="sl-SI"/>
        </w:rPr>
      </w:pPr>
      <w:r w:rsidRPr="00BF4325">
        <w:rPr>
          <w:rFonts w:eastAsia="Times New Roman" w:cs="Calibri"/>
          <w:bCs/>
          <w:lang w:eastAsia="sl-SI"/>
        </w:rPr>
        <w:t>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»Povzetek predračuna – rekapitulacija« v obliki word, excel ali pdf, obrazec »Predračun«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1251CD8B" w14:textId="77777777" w:rsidR="000C3620" w:rsidRPr="00BF4325" w:rsidRDefault="000C3620" w:rsidP="000C3620">
      <w:pPr>
        <w:shd w:val="clear" w:color="auto" w:fill="FFFFFF"/>
        <w:suppressAutoHyphens/>
        <w:autoSpaceDN w:val="0"/>
        <w:spacing w:line="240" w:lineRule="auto"/>
        <w:textAlignment w:val="baseline"/>
        <w:rPr>
          <w:rFonts w:eastAsia="Times New Roman" w:cs="Calibri"/>
          <w:bCs/>
          <w:lang w:eastAsia="sl-SI"/>
        </w:rPr>
      </w:pPr>
    </w:p>
    <w:p w14:paraId="67470D55" w14:textId="0AC3370E" w:rsidR="000C3620" w:rsidRPr="009760EC" w:rsidRDefault="000C3620" w:rsidP="000C3620">
      <w:pPr>
        <w:suppressAutoHyphens/>
        <w:autoSpaceDN w:val="0"/>
        <w:spacing w:line="240" w:lineRule="auto"/>
        <w:textAlignment w:val="baseline"/>
        <w:rPr>
          <w:bCs/>
        </w:rPr>
      </w:pPr>
      <w:r w:rsidRPr="009760EC">
        <w:rPr>
          <w:bCs/>
        </w:rPr>
        <w:t xml:space="preserve">V primeru razhajanj med podatki navedenimi v razdelku »Skupna ponudbena vrednost«, podatki v Povzetku predračuna (rekapitulaciji) - naloženim v razdelek »Skupna ponudbena </w:t>
      </w:r>
      <w:r w:rsidR="00D86DFD" w:rsidRPr="009760EC">
        <w:rPr>
          <w:bCs/>
        </w:rPr>
        <w:t>vrednost</w:t>
      </w:r>
      <w:r w:rsidRPr="009760EC">
        <w:rPr>
          <w:bCs/>
        </w:rPr>
        <w:t>«, del »Predračun«, in celotnim Predračunom - naloženim v razdelek »Dokumenti«, del »Ostale priloge«, kot veljavni štejejo podatki v dokumentu celotni Predračun, ki je predložen v razdelku »Dokumenti«, del »Ostale priloge«.</w:t>
      </w:r>
    </w:p>
    <w:p w14:paraId="2BD76CCB" w14:textId="77777777" w:rsidR="000C3620" w:rsidRPr="009760EC" w:rsidRDefault="000C3620" w:rsidP="000C3620">
      <w:pPr>
        <w:suppressAutoHyphens/>
        <w:autoSpaceDN w:val="0"/>
        <w:spacing w:line="240" w:lineRule="auto"/>
        <w:textAlignment w:val="baseline"/>
        <w:rPr>
          <w:bCs/>
        </w:rPr>
      </w:pPr>
    </w:p>
    <w:p w14:paraId="02756557" w14:textId="77777777" w:rsidR="000C3620" w:rsidRPr="00F2595F" w:rsidRDefault="000C3620" w:rsidP="000C3620">
      <w:pPr>
        <w:suppressAutoHyphens/>
        <w:autoSpaceDN w:val="0"/>
        <w:spacing w:line="240" w:lineRule="auto"/>
        <w:textAlignment w:val="baseline"/>
        <w:rPr>
          <w:bCs/>
        </w:rPr>
      </w:pPr>
      <w:r w:rsidRPr="00F2595F">
        <w:rPr>
          <w:bCs/>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2B9A53B5" w14:textId="77777777" w:rsidR="00A34879" w:rsidRPr="00F2595F" w:rsidRDefault="00A34879" w:rsidP="00366985">
      <w:pPr>
        <w:rPr>
          <w:rFonts w:cs="Arial"/>
          <w:szCs w:val="20"/>
        </w:rPr>
      </w:pPr>
    </w:p>
    <w:p w14:paraId="7370FABE" w14:textId="77777777" w:rsidR="00B90434" w:rsidRPr="00FC3931" w:rsidRDefault="00B90434" w:rsidP="00366985">
      <w:pPr>
        <w:pStyle w:val="Naslov3"/>
        <w:spacing w:line="260" w:lineRule="atLeast"/>
        <w:rPr>
          <w:rFonts w:cs="Arial"/>
          <w:i/>
          <w:szCs w:val="20"/>
        </w:rPr>
      </w:pPr>
      <w:bookmarkStart w:id="61" w:name="_Hlk514417482"/>
      <w:bookmarkStart w:id="62" w:name="_Toc447015426"/>
      <w:bookmarkStart w:id="63" w:name="_Toc192244843"/>
      <w:r w:rsidRPr="00FC3931">
        <w:rPr>
          <w:rFonts w:cs="Arial"/>
          <w:i/>
          <w:szCs w:val="20"/>
        </w:rPr>
        <w:t>Obrazec »</w:t>
      </w:r>
      <w:r w:rsidR="0096610A" w:rsidRPr="00FC3931">
        <w:rPr>
          <w:rFonts w:cs="Arial"/>
          <w:i/>
          <w:szCs w:val="20"/>
        </w:rPr>
        <w:t>ESPD</w:t>
      </w:r>
      <w:r w:rsidRPr="00FC3931">
        <w:rPr>
          <w:rFonts w:cs="Arial"/>
          <w:i/>
          <w:szCs w:val="20"/>
        </w:rPr>
        <w:t>«</w:t>
      </w:r>
      <w:r w:rsidR="0096610A" w:rsidRPr="00FC3931">
        <w:rPr>
          <w:rFonts w:cs="Arial"/>
          <w:i/>
          <w:szCs w:val="20"/>
        </w:rPr>
        <w:t xml:space="preserve"> - za vse gospodarske subjekte</w:t>
      </w:r>
      <w:bookmarkEnd w:id="63"/>
    </w:p>
    <w:bookmarkEnd w:id="61"/>
    <w:p w14:paraId="50504442" w14:textId="77777777" w:rsidR="00B90434" w:rsidRPr="00FC3931" w:rsidRDefault="00B90434" w:rsidP="00366985">
      <w:pPr>
        <w:rPr>
          <w:rFonts w:cs="Arial"/>
          <w:szCs w:val="20"/>
        </w:rPr>
      </w:pPr>
    </w:p>
    <w:p w14:paraId="2C7A4BF4" w14:textId="4303937E" w:rsidR="002F3FFC" w:rsidRPr="00FC3931" w:rsidRDefault="002F3FFC" w:rsidP="00366985">
      <w:pPr>
        <w:rPr>
          <w:szCs w:val="20"/>
        </w:rPr>
      </w:pPr>
      <w:r w:rsidRPr="00FC3931">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64316C" w:rsidRPr="00FC3931">
        <w:t xml:space="preserve"> </w:t>
      </w:r>
    </w:p>
    <w:p w14:paraId="6CA1D581" w14:textId="1788AD14" w:rsidR="0064316C" w:rsidRPr="00FC3931" w:rsidRDefault="0064316C" w:rsidP="00366985">
      <w:pPr>
        <w:rPr>
          <w:szCs w:val="20"/>
        </w:rPr>
      </w:pPr>
    </w:p>
    <w:p w14:paraId="71648B70" w14:textId="712AEDCA" w:rsidR="0064316C" w:rsidRPr="008460F6" w:rsidRDefault="0064316C" w:rsidP="00366985">
      <w:pPr>
        <w:rPr>
          <w:szCs w:val="20"/>
        </w:rPr>
      </w:pPr>
      <w:r w:rsidRPr="007B37C4">
        <w:rPr>
          <w:szCs w:val="20"/>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974317" w:rsidRPr="007B37C4">
        <w:rPr>
          <w:szCs w:val="20"/>
        </w:rPr>
        <w:t xml:space="preserve">Uradni list RS, št. 69/11 – </w:t>
      </w:r>
      <w:r w:rsidR="00974317" w:rsidRPr="007B37C4">
        <w:rPr>
          <w:szCs w:val="20"/>
        </w:rPr>
        <w:lastRenderedPageBreak/>
        <w:t>uradno prečiščeno besedilo, 158/20, 3/22 – ZDeb in 16/23 – ZZPri</w:t>
      </w:r>
      <w:r w:rsidRPr="007B37C4">
        <w:rPr>
          <w:szCs w:val="20"/>
        </w:rPr>
        <w:t>; v nadaljnjem besedilu: ZIntPK)</w:t>
      </w:r>
      <w:r w:rsidR="00A825BA" w:rsidRPr="00A825BA">
        <w:t xml:space="preserve"> </w:t>
      </w:r>
      <w:r w:rsidR="00A825BA" w:rsidRPr="00A825BA">
        <w:rPr>
          <w:szCs w:val="20"/>
        </w:rPr>
        <w:t xml:space="preserve">ter izjavo, da ne obstaja izključitveni razlog, določen v podtočki 5 poglavja </w:t>
      </w:r>
      <w:r w:rsidR="00A825BA">
        <w:rPr>
          <w:szCs w:val="20"/>
        </w:rPr>
        <w:t>9</w:t>
      </w:r>
      <w:r w:rsidR="00A825BA" w:rsidRPr="00A825BA">
        <w:rPr>
          <w:szCs w:val="20"/>
        </w:rPr>
        <w:t>.1</w:t>
      </w:r>
      <w:r w:rsidR="00A825BA">
        <w:rPr>
          <w:szCs w:val="20"/>
        </w:rPr>
        <w:t>.1</w:t>
      </w:r>
      <w:r w:rsidR="00A825BA" w:rsidRPr="00A825BA">
        <w:rPr>
          <w:szCs w:val="20"/>
        </w:rPr>
        <w:t xml:space="preserve"> Razlogi za izključitev teh </w:t>
      </w:r>
      <w:r w:rsidR="00A825BA" w:rsidRPr="008460F6">
        <w:rPr>
          <w:szCs w:val="20"/>
        </w:rPr>
        <w:t>navodil</w:t>
      </w:r>
      <w:r w:rsidRPr="008460F6">
        <w:rPr>
          <w:szCs w:val="20"/>
        </w:rPr>
        <w:t>.</w:t>
      </w:r>
    </w:p>
    <w:p w14:paraId="3F367C77" w14:textId="77777777" w:rsidR="002F3FFC" w:rsidRPr="008460F6" w:rsidRDefault="002F3FFC" w:rsidP="00366985">
      <w:pPr>
        <w:rPr>
          <w:rFonts w:cs="Arial"/>
          <w:szCs w:val="20"/>
        </w:rPr>
      </w:pPr>
    </w:p>
    <w:p w14:paraId="6AC097DF" w14:textId="401A1CB4" w:rsidR="002F3FFC" w:rsidRDefault="002F3FFC" w:rsidP="00366985">
      <w:pPr>
        <w:rPr>
          <w:rFonts w:cs="Arial"/>
          <w:szCs w:val="20"/>
        </w:rPr>
      </w:pPr>
      <w:r w:rsidRPr="008460F6">
        <w:rPr>
          <w:rFonts w:cs="Arial"/>
          <w:szCs w:val="20"/>
        </w:rPr>
        <w:t>Navedbe v ESPD in/ali dokazila, ki ji predloži gospodarski subjekt, morajo biti veljavni. S predložitvijo obrazca ESPD ponudnik potrdi, da izpolnjuje vse zahteve in pogoje naročnika in sprejema vsebino vzorca pogodbe in zahteve iz specifikacij naročila.</w:t>
      </w:r>
    </w:p>
    <w:p w14:paraId="0C508154" w14:textId="77777777" w:rsidR="00E46B3C" w:rsidRPr="00E46B3C" w:rsidRDefault="00E46B3C" w:rsidP="00E46B3C">
      <w:pPr>
        <w:rPr>
          <w:rFonts w:cs="Arial"/>
          <w:szCs w:val="20"/>
        </w:rPr>
      </w:pPr>
    </w:p>
    <w:p w14:paraId="077E378E" w14:textId="77777777" w:rsidR="00E46B3C" w:rsidRPr="00E46B3C" w:rsidRDefault="00E46B3C" w:rsidP="00E46B3C">
      <w:pPr>
        <w:rPr>
          <w:rFonts w:cs="Arial"/>
          <w:szCs w:val="20"/>
        </w:rPr>
      </w:pPr>
      <w:r w:rsidRPr="00E46B3C">
        <w:rPr>
          <w:rFonts w:cs="Arial"/>
          <w:szCs w:val="20"/>
        </w:rPr>
        <w:t>V primeru, da je v obrazcu ESPD zahtevan obvezen vnos v posamezno polje, naročnik pa se v predmetni dokumentaciji naročila v zvezi s tem poljem ni nič opredelil, ponudnik vpiše poljuben številčni ali črkovni znak.</w:t>
      </w:r>
    </w:p>
    <w:p w14:paraId="7815FD7F" w14:textId="77777777" w:rsidR="009B70B3" w:rsidRPr="009B70B3" w:rsidRDefault="009B70B3" w:rsidP="009B70B3">
      <w:pPr>
        <w:rPr>
          <w:rFonts w:cs="Arial"/>
          <w:szCs w:val="20"/>
        </w:rPr>
      </w:pPr>
    </w:p>
    <w:p w14:paraId="0894878D" w14:textId="482FF968" w:rsidR="009B70B3" w:rsidRDefault="009B70B3" w:rsidP="009B70B3">
      <w:pPr>
        <w:rPr>
          <w:rFonts w:cs="Arial"/>
          <w:szCs w:val="20"/>
        </w:rPr>
      </w:pPr>
      <w:r w:rsidRPr="009B70B3">
        <w:rPr>
          <w:rFonts w:cs="Arial"/>
          <w:szCs w:val="20"/>
        </w:rPr>
        <w:t xml:space="preserve">Gospodarski subjekt naročnikov obrazec ESPD (datoteka XML) uvozi na spletni povezavi: </w:t>
      </w:r>
      <w:hyperlink r:id="rId13" w:history="1">
        <w:r w:rsidRPr="007A47A0">
          <w:rPr>
            <w:rStyle w:val="Hiperpovezava"/>
            <w:rFonts w:cs="Arial"/>
            <w:szCs w:val="20"/>
          </w:rPr>
          <w:t>https://ejn.gov.si/espd</w:t>
        </w:r>
      </w:hyperlink>
      <w:r>
        <w:rPr>
          <w:rFonts w:cs="Arial"/>
          <w:szCs w:val="20"/>
        </w:rPr>
        <w:t xml:space="preserve"> </w:t>
      </w:r>
      <w:r w:rsidRPr="009B70B3">
        <w:rPr>
          <w:rFonts w:cs="Arial"/>
          <w:szCs w:val="20"/>
        </w:rPr>
        <w:t xml:space="preserve"> in v njega neposredno vnese zahtevane podatke.</w:t>
      </w:r>
    </w:p>
    <w:p w14:paraId="0389610D" w14:textId="77777777" w:rsidR="009B70B3" w:rsidRPr="009B70B3" w:rsidRDefault="009B70B3" w:rsidP="00366985">
      <w:pPr>
        <w:rPr>
          <w:szCs w:val="20"/>
        </w:rPr>
      </w:pPr>
    </w:p>
    <w:p w14:paraId="5DAC0380" w14:textId="7EF7CD3C" w:rsidR="002F3FFC" w:rsidRPr="009B70B3" w:rsidRDefault="002F3FFC" w:rsidP="00366985">
      <w:pPr>
        <w:rPr>
          <w:szCs w:val="20"/>
        </w:rPr>
      </w:pPr>
      <w:r w:rsidRPr="009B70B3">
        <w:rPr>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14AB9B22" w14:textId="37110BF4" w:rsidR="000C3620" w:rsidRPr="009B70B3" w:rsidRDefault="000C3620" w:rsidP="00366985">
      <w:pPr>
        <w:rPr>
          <w:szCs w:val="20"/>
        </w:rPr>
      </w:pPr>
    </w:p>
    <w:p w14:paraId="6C6A06A6" w14:textId="77777777" w:rsidR="000C3620" w:rsidRPr="009B70B3" w:rsidRDefault="000C3620" w:rsidP="000C3620">
      <w:pPr>
        <w:suppressAutoHyphens/>
        <w:autoSpaceDN w:val="0"/>
        <w:textAlignment w:val="baseline"/>
      </w:pPr>
      <w:bookmarkStart w:id="64" w:name="_Hlk511905322"/>
      <w:r w:rsidRPr="009B70B3">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5" w:name="_Hlk531606225"/>
      <w:r w:rsidRPr="009B70B3">
        <w:t>pri čemer se v slednjem primeru v skladu Splošnimi pogoji uporabe sistema e-JN šteje, da je oddan pravno zavezujoč dokument, ki ima enako veljavnost kot podpisan</w:t>
      </w:r>
      <w:bookmarkEnd w:id="65"/>
      <w:r w:rsidRPr="009B70B3">
        <w:t xml:space="preserve">. </w:t>
      </w:r>
    </w:p>
    <w:bookmarkEnd w:id="64"/>
    <w:p w14:paraId="3A8E0DC2" w14:textId="77777777" w:rsidR="000C3620" w:rsidRPr="009B70B3" w:rsidRDefault="000C3620" w:rsidP="000C3620">
      <w:pPr>
        <w:suppressAutoHyphens/>
        <w:autoSpaceDN w:val="0"/>
        <w:textAlignment w:val="baseline"/>
      </w:pPr>
    </w:p>
    <w:p w14:paraId="76B2A443" w14:textId="42F58332" w:rsidR="000C3620" w:rsidRPr="00F12939" w:rsidRDefault="000C3620" w:rsidP="000C3620">
      <w:pPr>
        <w:suppressAutoHyphens/>
        <w:autoSpaceDN w:val="0"/>
        <w:spacing w:line="240" w:lineRule="auto"/>
        <w:textAlignment w:val="baseline"/>
      </w:pPr>
      <w:r w:rsidRPr="00F12939">
        <w:t>Za ostale sodelujoče ponudnik v razdelek »Sodelujoči«, del »ESPD – ostali sodelujoči« priloži podpisane ESPD v pdf. obliki, ali v elektronski obliki podpisan xml.</w:t>
      </w:r>
    </w:p>
    <w:p w14:paraId="5FB6F692" w14:textId="74EBCDC8" w:rsidR="000C3620" w:rsidRPr="00F12939" w:rsidRDefault="000C3620" w:rsidP="000C3620">
      <w:pPr>
        <w:suppressAutoHyphens/>
        <w:autoSpaceDN w:val="0"/>
        <w:spacing w:line="240" w:lineRule="auto"/>
        <w:textAlignment w:val="baseline"/>
      </w:pPr>
    </w:p>
    <w:p w14:paraId="3B05FF86" w14:textId="77777777" w:rsidR="000C3620" w:rsidRPr="000E5DEC" w:rsidRDefault="000C3620" w:rsidP="000C3620">
      <w:pPr>
        <w:keepNext/>
        <w:keepLines/>
        <w:numPr>
          <w:ilvl w:val="2"/>
          <w:numId w:val="2"/>
        </w:numPr>
        <w:spacing w:line="0" w:lineRule="atLeast"/>
        <w:outlineLvl w:val="2"/>
        <w:rPr>
          <w:rFonts w:eastAsia="Times New Roman" w:cs="Arial"/>
          <w:b/>
          <w:bCs/>
          <w:szCs w:val="26"/>
        </w:rPr>
      </w:pPr>
      <w:bookmarkStart w:id="66" w:name="_Toc517177305"/>
      <w:bookmarkStart w:id="67" w:name="_Toc73959568"/>
      <w:bookmarkStart w:id="68" w:name="_Toc192244844"/>
      <w:r w:rsidRPr="000E5DEC">
        <w:rPr>
          <w:rFonts w:eastAsia="Times New Roman" w:cs="Arial"/>
          <w:b/>
          <w:bCs/>
          <w:szCs w:val="26"/>
        </w:rPr>
        <w:t>Drugi dokumenti ponudbe</w:t>
      </w:r>
      <w:bookmarkEnd w:id="66"/>
      <w:bookmarkEnd w:id="67"/>
      <w:bookmarkEnd w:id="68"/>
    </w:p>
    <w:p w14:paraId="70289C75" w14:textId="77777777" w:rsidR="000C3620" w:rsidRPr="000E5DEC" w:rsidRDefault="000C3620" w:rsidP="000C3620">
      <w:pPr>
        <w:spacing w:line="0" w:lineRule="atLeast"/>
        <w:rPr>
          <w:rFonts w:eastAsia="Times New Roman" w:cs="Arial"/>
          <w:lang w:eastAsia="x-none"/>
        </w:rPr>
      </w:pPr>
    </w:p>
    <w:p w14:paraId="61071A1B" w14:textId="77777777" w:rsidR="000C3620" w:rsidRPr="000E5DEC" w:rsidRDefault="000C3620" w:rsidP="000C3620">
      <w:pPr>
        <w:spacing w:line="0" w:lineRule="atLeast"/>
        <w:rPr>
          <w:rFonts w:eastAsia="Times New Roman" w:cs="Arial"/>
          <w:szCs w:val="20"/>
          <w:lang w:eastAsia="sl-SI"/>
        </w:rPr>
      </w:pPr>
      <w:r w:rsidRPr="000E5DEC">
        <w:rPr>
          <w:rFonts w:eastAsia="Times New Roman" w:cs="Arial"/>
          <w:szCs w:val="20"/>
          <w:lang w:eastAsia="sl-SI"/>
        </w:rPr>
        <w:t>Ponudnik mora ostale dokumente ponudbene dokumentacije naložiti v informacijski sistem e-JN v razdelek »Drugi dokumenti«.</w:t>
      </w:r>
    </w:p>
    <w:p w14:paraId="68816356" w14:textId="77777777" w:rsidR="000C3620" w:rsidRPr="000E5DEC" w:rsidRDefault="000C3620" w:rsidP="000C3620">
      <w:pPr>
        <w:spacing w:line="0" w:lineRule="atLeast"/>
        <w:rPr>
          <w:rFonts w:eastAsia="Times New Roman" w:cs="Arial"/>
          <w:szCs w:val="20"/>
          <w:lang w:eastAsia="sl-SI"/>
        </w:rPr>
      </w:pPr>
    </w:p>
    <w:p w14:paraId="46CCB8CD" w14:textId="50D3E553" w:rsidR="000C3620" w:rsidRPr="004B624A" w:rsidRDefault="000C3620" w:rsidP="000C3620">
      <w:pPr>
        <w:spacing w:line="0" w:lineRule="atLeast"/>
        <w:rPr>
          <w:rFonts w:eastAsia="Times New Roman" w:cs="Arial"/>
          <w:szCs w:val="20"/>
          <w:lang w:eastAsia="sl-SI"/>
        </w:rPr>
      </w:pPr>
      <w:r w:rsidRPr="004B624A">
        <w:rPr>
          <w:rFonts w:eastAsia="Times New Roman" w:cs="Arial"/>
          <w:szCs w:val="20"/>
          <w:lang w:eastAsia="sl-SI"/>
        </w:rPr>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bookmarkEnd w:id="62"/>
    <w:p w14:paraId="2361A862" w14:textId="77777777" w:rsidR="00091D05" w:rsidRPr="004B624A" w:rsidRDefault="00091D05" w:rsidP="00366985">
      <w:pPr>
        <w:rPr>
          <w:rFonts w:cs="Arial"/>
          <w:szCs w:val="20"/>
        </w:rPr>
      </w:pPr>
    </w:p>
    <w:p w14:paraId="0AE60F20" w14:textId="31D43132" w:rsidR="002C427C" w:rsidRPr="000C14A1" w:rsidRDefault="008F0E5E" w:rsidP="000C3620">
      <w:pPr>
        <w:pStyle w:val="Naslov4"/>
        <w:spacing w:line="260" w:lineRule="atLeast"/>
        <w:rPr>
          <w:rFonts w:cs="Arial"/>
          <w:i/>
          <w:szCs w:val="20"/>
        </w:rPr>
      </w:pPr>
      <w:bookmarkStart w:id="69" w:name="_Toc336851751"/>
      <w:bookmarkStart w:id="70" w:name="_Toc336851799"/>
      <w:bookmarkStart w:id="71" w:name="_Hlk506301483"/>
      <w:bookmarkStart w:id="72" w:name="_Toc192244845"/>
      <w:r w:rsidRPr="000C14A1">
        <w:rPr>
          <w:rFonts w:cs="Arial"/>
          <w:i/>
          <w:szCs w:val="20"/>
        </w:rPr>
        <w:t xml:space="preserve">Obrazec </w:t>
      </w:r>
      <w:r w:rsidR="00122D3B" w:rsidRPr="000C14A1">
        <w:rPr>
          <w:rFonts w:cs="Arial"/>
          <w:i/>
          <w:szCs w:val="20"/>
        </w:rPr>
        <w:t>»</w:t>
      </w:r>
      <w:r w:rsidR="003E3E6F" w:rsidRPr="000C14A1">
        <w:rPr>
          <w:rFonts w:cs="Arial"/>
          <w:i/>
          <w:szCs w:val="20"/>
        </w:rPr>
        <w:t>S</w:t>
      </w:r>
      <w:r w:rsidR="002C427C" w:rsidRPr="000C14A1">
        <w:rPr>
          <w:rFonts w:cs="Arial"/>
          <w:i/>
          <w:szCs w:val="20"/>
        </w:rPr>
        <w:t>oglasje podizvajalca za neposredna plačila</w:t>
      </w:r>
      <w:bookmarkEnd w:id="69"/>
      <w:bookmarkEnd w:id="70"/>
      <w:r w:rsidR="00122D3B" w:rsidRPr="000C14A1">
        <w:rPr>
          <w:rFonts w:cs="Arial"/>
          <w:i/>
          <w:szCs w:val="20"/>
        </w:rPr>
        <w:t>«</w:t>
      </w:r>
      <w:bookmarkEnd w:id="72"/>
    </w:p>
    <w:bookmarkEnd w:id="71"/>
    <w:p w14:paraId="36DEF71F" w14:textId="77777777" w:rsidR="000D2543" w:rsidRPr="000C14A1" w:rsidRDefault="000D2543" w:rsidP="00366985">
      <w:pPr>
        <w:rPr>
          <w:rFonts w:cs="Arial"/>
          <w:szCs w:val="20"/>
        </w:rPr>
      </w:pPr>
    </w:p>
    <w:p w14:paraId="22BB3874" w14:textId="0F407000" w:rsidR="000D2543" w:rsidRPr="000C14A1" w:rsidRDefault="008F0E5E" w:rsidP="00366985">
      <w:pPr>
        <w:rPr>
          <w:rFonts w:cs="Arial"/>
        </w:rPr>
      </w:pPr>
      <w:r w:rsidRPr="000C14A1">
        <w:rPr>
          <w:rFonts w:cs="Arial"/>
          <w:szCs w:val="20"/>
        </w:rPr>
        <w:t>Neposredna plačila podizvajalcu so obvezna v primeru, ko podizvajalec zahteva neposredno plačilo in je v ponudbi priložena zahteva podizvajalca za neposredno plačilo.</w:t>
      </w:r>
      <w:r w:rsidR="00122D3B" w:rsidRPr="000C14A1">
        <w:rPr>
          <w:rFonts w:cs="Arial"/>
          <w:szCs w:val="20"/>
        </w:rPr>
        <w:t xml:space="preserve"> </w:t>
      </w:r>
      <w:r w:rsidR="00122D3B" w:rsidRPr="000C14A1">
        <w:rPr>
          <w:rFonts w:cs="Arial"/>
        </w:rPr>
        <w:t xml:space="preserve">V </w:t>
      </w:r>
      <w:r w:rsidR="00CF1B53" w:rsidRPr="000C14A1">
        <w:rPr>
          <w:rFonts w:cs="Arial"/>
        </w:rPr>
        <w:t xml:space="preserve">tem primeru se izpolni obrazec </w:t>
      </w:r>
      <w:r w:rsidR="00122D3B" w:rsidRPr="000C14A1">
        <w:rPr>
          <w:rFonts w:cs="Arial"/>
        </w:rPr>
        <w:t>ter ga podpiše odgovorna oseba podizvajalca.</w:t>
      </w:r>
    </w:p>
    <w:p w14:paraId="184192DE" w14:textId="77777777" w:rsidR="006964CF" w:rsidRPr="000C14A1" w:rsidRDefault="006964CF" w:rsidP="00366985"/>
    <w:p w14:paraId="0879EB7D" w14:textId="77777777" w:rsidR="002C427C" w:rsidRPr="009046DD" w:rsidRDefault="002B01BB" w:rsidP="00366985">
      <w:pPr>
        <w:pStyle w:val="Naslov2"/>
        <w:numPr>
          <w:ilvl w:val="1"/>
          <w:numId w:val="13"/>
        </w:numPr>
        <w:spacing w:line="260" w:lineRule="atLeast"/>
        <w:ind w:hanging="499"/>
        <w:jc w:val="left"/>
        <w:rPr>
          <w:rFonts w:cs="Arial"/>
          <w:szCs w:val="20"/>
        </w:rPr>
      </w:pPr>
      <w:bookmarkStart w:id="73" w:name="_Toc192244846"/>
      <w:r w:rsidRPr="009046DD">
        <w:rPr>
          <w:rFonts w:cs="Arial"/>
          <w:szCs w:val="20"/>
        </w:rPr>
        <w:t>Druga določila za pripravo ponudbe</w:t>
      </w:r>
      <w:bookmarkEnd w:id="73"/>
    </w:p>
    <w:p w14:paraId="484BD47B" w14:textId="77777777" w:rsidR="008E4247" w:rsidRPr="009046DD" w:rsidRDefault="008E4247" w:rsidP="00366985">
      <w:pPr>
        <w:rPr>
          <w:rFonts w:cs="Arial"/>
          <w:szCs w:val="20"/>
        </w:rPr>
      </w:pPr>
    </w:p>
    <w:p w14:paraId="202343C2" w14:textId="77777777" w:rsidR="002C427C" w:rsidRPr="009046DD" w:rsidRDefault="002C427C" w:rsidP="00366985">
      <w:pPr>
        <w:pStyle w:val="Naslov3"/>
        <w:spacing w:line="260" w:lineRule="atLeast"/>
        <w:rPr>
          <w:rFonts w:cs="Arial"/>
          <w:i/>
          <w:szCs w:val="20"/>
        </w:rPr>
      </w:pPr>
      <w:bookmarkStart w:id="74" w:name="_Toc336851754"/>
      <w:bookmarkStart w:id="75" w:name="_Toc336851802"/>
      <w:bookmarkStart w:id="76" w:name="_Toc192244847"/>
      <w:r w:rsidRPr="009046DD">
        <w:rPr>
          <w:rFonts w:cs="Arial"/>
          <w:i/>
          <w:szCs w:val="20"/>
        </w:rPr>
        <w:t>Skupna ponudba</w:t>
      </w:r>
      <w:bookmarkEnd w:id="74"/>
      <w:bookmarkEnd w:id="75"/>
      <w:bookmarkEnd w:id="76"/>
    </w:p>
    <w:p w14:paraId="03EB317D" w14:textId="77777777" w:rsidR="008E4247" w:rsidRPr="009046DD" w:rsidRDefault="008E4247" w:rsidP="00366985">
      <w:pPr>
        <w:rPr>
          <w:rFonts w:cs="Arial"/>
          <w:szCs w:val="20"/>
        </w:rPr>
      </w:pPr>
    </w:p>
    <w:p w14:paraId="6D2D43FF" w14:textId="6889409C" w:rsidR="00B75F3C" w:rsidRPr="00A16906" w:rsidRDefault="00B75F3C" w:rsidP="00366985">
      <w:pPr>
        <w:rPr>
          <w:rFonts w:cs="Arial"/>
          <w:szCs w:val="20"/>
        </w:rPr>
      </w:pPr>
      <w:r w:rsidRPr="00A16906">
        <w:rPr>
          <w:rFonts w:cs="Arial"/>
          <w:szCs w:val="20"/>
        </w:rPr>
        <w:t xml:space="preserve">V primeru, da skupina </w:t>
      </w:r>
      <w:r w:rsidR="009F3533" w:rsidRPr="00A16906">
        <w:rPr>
          <w:rFonts w:cs="Arial"/>
          <w:szCs w:val="20"/>
        </w:rPr>
        <w:t>ponudnikov</w:t>
      </w:r>
      <w:r w:rsidRPr="00A16906">
        <w:rPr>
          <w:rFonts w:cs="Arial"/>
          <w:szCs w:val="20"/>
        </w:rPr>
        <w:t xml:space="preserve"> predloži skupno ponudbo, mora vsak </w:t>
      </w:r>
      <w:r w:rsidR="009F3533" w:rsidRPr="00A16906">
        <w:rPr>
          <w:rFonts w:cs="Arial"/>
          <w:szCs w:val="20"/>
        </w:rPr>
        <w:t>ponudnik</w:t>
      </w:r>
      <w:r w:rsidRPr="00A16906">
        <w:rPr>
          <w:rFonts w:cs="Arial"/>
          <w:szCs w:val="20"/>
        </w:rPr>
        <w:t xml:space="preserve"> izpo</w:t>
      </w:r>
      <w:r w:rsidR="001801DC" w:rsidRPr="00A16906">
        <w:rPr>
          <w:rFonts w:cs="Arial"/>
          <w:szCs w:val="20"/>
        </w:rPr>
        <w:t>lnjevati vse pogoje iz točk</w:t>
      </w:r>
      <w:r w:rsidR="00937054" w:rsidRPr="00A16906">
        <w:rPr>
          <w:rFonts w:cs="Arial"/>
          <w:szCs w:val="20"/>
        </w:rPr>
        <w:t>e</w:t>
      </w:r>
      <w:r w:rsidR="001801DC" w:rsidRPr="00A16906">
        <w:rPr>
          <w:rFonts w:cs="Arial"/>
          <w:szCs w:val="20"/>
        </w:rPr>
        <w:t xml:space="preserve"> </w:t>
      </w:r>
      <w:r w:rsidR="000C3620" w:rsidRPr="00A16906">
        <w:rPr>
          <w:rFonts w:cs="Arial"/>
          <w:szCs w:val="20"/>
        </w:rPr>
        <w:t>9</w:t>
      </w:r>
      <w:r w:rsidR="001801DC" w:rsidRPr="00A16906">
        <w:rPr>
          <w:rFonts w:cs="Arial"/>
          <w:szCs w:val="20"/>
        </w:rPr>
        <w:t>.1.1</w:t>
      </w:r>
      <w:r w:rsidR="00F177EA" w:rsidRPr="00A16906">
        <w:rPr>
          <w:rFonts w:cs="Arial"/>
          <w:szCs w:val="20"/>
        </w:rPr>
        <w:t xml:space="preserve"> </w:t>
      </w:r>
      <w:r w:rsidRPr="00A16906">
        <w:rPr>
          <w:rFonts w:cs="Arial"/>
          <w:szCs w:val="20"/>
        </w:rPr>
        <w:t>teh navodil.</w:t>
      </w:r>
      <w:r w:rsidR="002D74E4" w:rsidRPr="00A16906">
        <w:rPr>
          <w:rFonts w:cs="Arial"/>
          <w:szCs w:val="20"/>
        </w:rPr>
        <w:t xml:space="preserve"> </w:t>
      </w:r>
    </w:p>
    <w:p w14:paraId="12C97E50" w14:textId="56FF6CDF" w:rsidR="007643FA" w:rsidRPr="00A16906" w:rsidRDefault="007643FA" w:rsidP="00366985">
      <w:pPr>
        <w:rPr>
          <w:rFonts w:cs="Arial"/>
          <w:szCs w:val="20"/>
        </w:rPr>
      </w:pPr>
    </w:p>
    <w:p w14:paraId="20008E7D" w14:textId="7EE91CBA" w:rsidR="007643FA" w:rsidRPr="0031287D" w:rsidRDefault="007643FA" w:rsidP="00366985">
      <w:pPr>
        <w:rPr>
          <w:rFonts w:cs="Arial"/>
          <w:szCs w:val="20"/>
        </w:rPr>
      </w:pPr>
      <w:r w:rsidRPr="0031287D">
        <w:rPr>
          <w:rFonts w:cs="Arial"/>
          <w:szCs w:val="20"/>
        </w:rPr>
        <w:t>Če skupna ponudba ni podana za vse sklope, naj bo iz obrazca ESPD razvidno, za katere sklope je podana skupna ponudba in kateri skupni ponudniki oddajajo ponudbo za posamezen sklop.</w:t>
      </w:r>
    </w:p>
    <w:p w14:paraId="6CE51B49" w14:textId="77777777" w:rsidR="00CC7958" w:rsidRPr="0031287D" w:rsidRDefault="00CC7958" w:rsidP="00366985">
      <w:pPr>
        <w:rPr>
          <w:rFonts w:cs="Arial"/>
          <w:szCs w:val="20"/>
        </w:rPr>
      </w:pPr>
    </w:p>
    <w:p w14:paraId="34DAF94D" w14:textId="4714EFE7" w:rsidR="00B75F3C" w:rsidRPr="00B803F4" w:rsidRDefault="00B75F3C" w:rsidP="00366985">
      <w:pPr>
        <w:rPr>
          <w:rFonts w:cs="Arial"/>
          <w:szCs w:val="20"/>
        </w:rPr>
      </w:pPr>
      <w:r w:rsidRPr="00053924">
        <w:rPr>
          <w:rFonts w:cs="Arial"/>
          <w:szCs w:val="20"/>
        </w:rPr>
        <w:t xml:space="preserve">V primeru, da skupina </w:t>
      </w:r>
      <w:r w:rsidR="009F3533" w:rsidRPr="00053924">
        <w:rPr>
          <w:rFonts w:cs="Arial"/>
          <w:szCs w:val="20"/>
        </w:rPr>
        <w:t>ponudnikov</w:t>
      </w:r>
      <w:r w:rsidRPr="00053924">
        <w:rPr>
          <w:rFonts w:cs="Arial"/>
          <w:szCs w:val="20"/>
        </w:rPr>
        <w:t xml:space="preserve"> predloži skupno ponudbo, bo naročnik iz postopka javnega naročanja izločil skupno ponudbo, če se izkaže, da je katerikoli izmed skupnih ponudnikov pred ali med </w:t>
      </w:r>
      <w:r w:rsidRPr="00B64193">
        <w:rPr>
          <w:rFonts w:cs="Arial"/>
          <w:szCs w:val="20"/>
        </w:rPr>
        <w:t>postopkom javnega naročanja glede na storjena ali neizvedena dejanja v</w:t>
      </w:r>
      <w:r w:rsidR="00B84E38" w:rsidRPr="00B64193">
        <w:rPr>
          <w:rFonts w:cs="Arial"/>
          <w:szCs w:val="20"/>
        </w:rPr>
        <w:t xml:space="preserve"> enem izmed položajev iz točke </w:t>
      </w:r>
      <w:r w:rsidR="004A59DA" w:rsidRPr="00B64193">
        <w:rPr>
          <w:rFonts w:cs="Arial"/>
          <w:szCs w:val="20"/>
        </w:rPr>
        <w:t>9</w:t>
      </w:r>
      <w:r w:rsidRPr="00B64193">
        <w:rPr>
          <w:rFonts w:cs="Arial"/>
          <w:szCs w:val="20"/>
        </w:rPr>
        <w:t>.</w:t>
      </w:r>
      <w:r w:rsidR="001801DC" w:rsidRPr="00B64193">
        <w:rPr>
          <w:rFonts w:cs="Arial"/>
          <w:szCs w:val="20"/>
        </w:rPr>
        <w:t xml:space="preserve">1.1 </w:t>
      </w:r>
      <w:r w:rsidRPr="00B64193">
        <w:rPr>
          <w:rFonts w:cs="Arial"/>
          <w:szCs w:val="20"/>
        </w:rPr>
        <w:t>teh navodil. V kolikor bo katerikoli izmed skupnih ponudnikov v položaju i</w:t>
      </w:r>
      <w:r w:rsidR="00C321F2" w:rsidRPr="00B64193">
        <w:rPr>
          <w:rFonts w:cs="Arial"/>
          <w:szCs w:val="20"/>
        </w:rPr>
        <w:t>z</w:t>
      </w:r>
      <w:r w:rsidRPr="00B64193">
        <w:rPr>
          <w:rFonts w:cs="Arial"/>
          <w:szCs w:val="20"/>
        </w:rPr>
        <w:t xml:space="preserve"> točke </w:t>
      </w:r>
      <w:r w:rsidR="004A59DA" w:rsidRPr="00B64193">
        <w:rPr>
          <w:rFonts w:cs="Arial"/>
          <w:szCs w:val="20"/>
        </w:rPr>
        <w:t>9</w:t>
      </w:r>
      <w:r w:rsidRPr="00B64193">
        <w:rPr>
          <w:rFonts w:cs="Arial"/>
          <w:szCs w:val="20"/>
        </w:rPr>
        <w:t>.</w:t>
      </w:r>
      <w:r w:rsidR="001801DC" w:rsidRPr="00B64193">
        <w:rPr>
          <w:rFonts w:cs="Arial"/>
          <w:szCs w:val="20"/>
        </w:rPr>
        <w:t>1.1</w:t>
      </w:r>
      <w:r w:rsidRPr="00B64193">
        <w:rPr>
          <w:rFonts w:cs="Arial"/>
          <w:szCs w:val="20"/>
        </w:rPr>
        <w:t xml:space="preserve"> teh navodil bo </w:t>
      </w:r>
      <w:r w:rsidRPr="00B803F4">
        <w:rPr>
          <w:rFonts w:cs="Arial"/>
          <w:szCs w:val="20"/>
        </w:rPr>
        <w:t xml:space="preserve">naročnik ravnal v skladu </w:t>
      </w:r>
      <w:r w:rsidR="009D6837" w:rsidRPr="00B803F4">
        <w:rPr>
          <w:rFonts w:cs="Arial"/>
          <w:szCs w:val="20"/>
        </w:rPr>
        <w:t>z</w:t>
      </w:r>
      <w:r w:rsidRPr="00B803F4">
        <w:rPr>
          <w:rFonts w:cs="Arial"/>
          <w:szCs w:val="20"/>
        </w:rPr>
        <w:t xml:space="preserve"> devetim, desetim in enajstim odstavkom 75. člena ZJN-3.</w:t>
      </w:r>
    </w:p>
    <w:p w14:paraId="4F9AD66A" w14:textId="77777777" w:rsidR="00B75F3C" w:rsidRPr="00B803F4" w:rsidRDefault="00B75F3C" w:rsidP="00366985">
      <w:pPr>
        <w:rPr>
          <w:rFonts w:cs="Arial"/>
          <w:szCs w:val="20"/>
        </w:rPr>
      </w:pPr>
    </w:p>
    <w:p w14:paraId="5DD4C1E2" w14:textId="53CD7BA7" w:rsidR="00560289" w:rsidRPr="00646E10" w:rsidRDefault="00596297" w:rsidP="00366985">
      <w:pPr>
        <w:rPr>
          <w:rFonts w:cs="Arial"/>
        </w:rPr>
      </w:pPr>
      <w:r w:rsidRPr="00B803F4">
        <w:rPr>
          <w:rFonts w:cs="Arial"/>
        </w:rPr>
        <w:t xml:space="preserve">Pogoje, </w:t>
      </w:r>
      <w:r w:rsidR="002F4B08" w:rsidRPr="00B803F4">
        <w:rPr>
          <w:rFonts w:cs="Arial"/>
        </w:rPr>
        <w:t xml:space="preserve">določene v točki </w:t>
      </w:r>
      <w:r w:rsidR="004A59DA" w:rsidRPr="00B803F4">
        <w:rPr>
          <w:rFonts w:cs="Arial"/>
        </w:rPr>
        <w:t>9</w:t>
      </w:r>
      <w:r w:rsidR="002F4B08" w:rsidRPr="00B803F4">
        <w:rPr>
          <w:rFonts w:cs="Arial"/>
        </w:rPr>
        <w:t>.1.2.</w:t>
      </w:r>
      <w:r w:rsidR="003C4555" w:rsidRPr="00B803F4">
        <w:rPr>
          <w:rFonts w:cs="Arial"/>
        </w:rPr>
        <w:t xml:space="preserve"> (sposobnost za opravljanje poklicne dejavnosti), </w:t>
      </w:r>
      <w:r w:rsidR="00560289" w:rsidRPr="00B803F4">
        <w:rPr>
          <w:rFonts w:cs="Arial"/>
        </w:rPr>
        <w:t xml:space="preserve">morajo izpolnjevati vsi </w:t>
      </w:r>
      <w:r w:rsidR="00560289" w:rsidRPr="00646E10">
        <w:rPr>
          <w:rFonts w:cs="Arial"/>
        </w:rPr>
        <w:t>ponudniki v skupni ponudbi</w:t>
      </w:r>
      <w:r w:rsidR="0040515D" w:rsidRPr="00646E10">
        <w:rPr>
          <w:rFonts w:cs="Arial"/>
        </w:rPr>
        <w:t>, ki bodo opravljali storitev rednih in/ali izrednih servisov</w:t>
      </w:r>
      <w:r w:rsidR="00560289" w:rsidRPr="00646E10">
        <w:rPr>
          <w:rFonts w:cs="Arial"/>
        </w:rPr>
        <w:t>.</w:t>
      </w:r>
    </w:p>
    <w:p w14:paraId="2782D73C" w14:textId="77777777" w:rsidR="00560289" w:rsidRPr="00646E10" w:rsidRDefault="00560289" w:rsidP="00366985">
      <w:pPr>
        <w:rPr>
          <w:rFonts w:cs="Arial"/>
        </w:rPr>
      </w:pPr>
    </w:p>
    <w:p w14:paraId="02207960" w14:textId="6261FE8F" w:rsidR="00165408" w:rsidRPr="00646E10" w:rsidRDefault="00560289" w:rsidP="00366985">
      <w:pPr>
        <w:rPr>
          <w:rFonts w:cs="Arial"/>
        </w:rPr>
      </w:pPr>
      <w:r w:rsidRPr="00646E10">
        <w:rPr>
          <w:rFonts w:cs="Arial"/>
        </w:rPr>
        <w:t xml:space="preserve">Pogoje, določene v točki </w:t>
      </w:r>
      <w:r w:rsidR="004A59DA" w:rsidRPr="00646E10">
        <w:rPr>
          <w:rFonts w:cs="Arial"/>
        </w:rPr>
        <w:t>9</w:t>
      </w:r>
      <w:r w:rsidR="003C4555" w:rsidRPr="00646E10">
        <w:rPr>
          <w:rFonts w:cs="Arial"/>
        </w:rPr>
        <w:t>.1.3.</w:t>
      </w:r>
      <w:r w:rsidR="002F4B08" w:rsidRPr="00646E10">
        <w:rPr>
          <w:rFonts w:cs="Arial"/>
        </w:rPr>
        <w:t xml:space="preserve"> (tehnični pogoji) in v</w:t>
      </w:r>
      <w:r w:rsidR="003C4555" w:rsidRPr="00646E10">
        <w:rPr>
          <w:rFonts w:cs="Arial"/>
        </w:rPr>
        <w:t xml:space="preserve"> točki </w:t>
      </w:r>
      <w:r w:rsidR="007E320E" w:rsidRPr="00646E10">
        <w:rPr>
          <w:rFonts w:cs="Arial"/>
        </w:rPr>
        <w:t>9</w:t>
      </w:r>
      <w:r w:rsidR="003C4555" w:rsidRPr="00646E10">
        <w:rPr>
          <w:rFonts w:cs="Arial"/>
        </w:rPr>
        <w:t>.1.4</w:t>
      </w:r>
      <w:r w:rsidR="002F4B08" w:rsidRPr="00646E10">
        <w:rPr>
          <w:rFonts w:cs="Arial"/>
        </w:rPr>
        <w:t>. (kadrovski pogoji)</w:t>
      </w:r>
      <w:r w:rsidR="00CC7958" w:rsidRPr="00646E10">
        <w:rPr>
          <w:rFonts w:cs="Arial"/>
        </w:rPr>
        <w:t xml:space="preserve"> teh navodil</w:t>
      </w:r>
      <w:r w:rsidR="007E3508" w:rsidRPr="00646E10">
        <w:rPr>
          <w:rFonts w:cs="Arial"/>
        </w:rPr>
        <w:t>,</w:t>
      </w:r>
      <w:r w:rsidR="00165408" w:rsidRPr="00646E10">
        <w:rPr>
          <w:rFonts w:cs="Arial"/>
        </w:rPr>
        <w:t xml:space="preserve"> </w:t>
      </w:r>
      <w:r w:rsidR="005D59B6" w:rsidRPr="00646E10">
        <w:rPr>
          <w:rFonts w:cs="Arial"/>
        </w:rPr>
        <w:t>ponudniki</w:t>
      </w:r>
      <w:r w:rsidR="002D7EE7" w:rsidRPr="00646E10">
        <w:rPr>
          <w:rFonts w:cs="Arial"/>
        </w:rPr>
        <w:t xml:space="preserve"> lahko izpolnjujejo kumulativno</w:t>
      </w:r>
      <w:r w:rsidR="00CC7958" w:rsidRPr="00646E10">
        <w:rPr>
          <w:rFonts w:cs="Arial"/>
        </w:rPr>
        <w:t xml:space="preserve">. </w:t>
      </w:r>
      <w:r w:rsidR="00165408" w:rsidRPr="00646E10">
        <w:rPr>
          <w:rFonts w:cs="Arial"/>
        </w:rPr>
        <w:t xml:space="preserve">Dokumente, ki se nanašajo na dokazovanje teh pogojev, poda katerikoli </w:t>
      </w:r>
      <w:r w:rsidR="005D59B6" w:rsidRPr="00646E10">
        <w:rPr>
          <w:rFonts w:cs="Arial"/>
        </w:rPr>
        <w:t>ponudnik</w:t>
      </w:r>
      <w:r w:rsidR="002D7EE7" w:rsidRPr="00646E10">
        <w:rPr>
          <w:rFonts w:cs="Arial"/>
        </w:rPr>
        <w:t xml:space="preserve"> v skupni ponudbi</w:t>
      </w:r>
      <w:r w:rsidR="002D74E4" w:rsidRPr="00646E10">
        <w:rPr>
          <w:rFonts w:cs="Arial"/>
        </w:rPr>
        <w:t>.</w:t>
      </w:r>
    </w:p>
    <w:p w14:paraId="47E8ACF8" w14:textId="7BE180F4" w:rsidR="002D7EE7" w:rsidRPr="00646E10" w:rsidRDefault="002D7EE7" w:rsidP="00366985">
      <w:pPr>
        <w:rPr>
          <w:rFonts w:cs="Arial"/>
        </w:rPr>
      </w:pPr>
    </w:p>
    <w:p w14:paraId="677BF12D" w14:textId="636ED5BD" w:rsidR="00AB4847" w:rsidRPr="00F6180A" w:rsidRDefault="00355819" w:rsidP="00366985">
      <w:pPr>
        <w:rPr>
          <w:rFonts w:cs="Arial"/>
          <w:szCs w:val="20"/>
        </w:rPr>
      </w:pPr>
      <w:r w:rsidRPr="00F6180A">
        <w:rPr>
          <w:rFonts w:cs="Arial"/>
          <w:szCs w:val="20"/>
        </w:rPr>
        <w:t xml:space="preserve">Obrazec </w:t>
      </w:r>
      <w:r w:rsidR="00165408" w:rsidRPr="00F6180A">
        <w:rPr>
          <w:rFonts w:cs="Arial"/>
          <w:szCs w:val="20"/>
        </w:rPr>
        <w:t>»</w:t>
      </w:r>
      <w:r w:rsidR="00F177EA" w:rsidRPr="00F6180A">
        <w:rPr>
          <w:rFonts w:cs="Arial"/>
          <w:szCs w:val="20"/>
        </w:rPr>
        <w:t>ESPD</w:t>
      </w:r>
      <w:r w:rsidR="00165408" w:rsidRPr="00F6180A">
        <w:rPr>
          <w:rFonts w:cs="Arial"/>
          <w:szCs w:val="20"/>
        </w:rPr>
        <w:t>«</w:t>
      </w:r>
      <w:r w:rsidR="00AB4847" w:rsidRPr="00F6180A">
        <w:rPr>
          <w:rFonts w:cs="Arial"/>
          <w:szCs w:val="20"/>
        </w:rPr>
        <w:t xml:space="preserve"> podajo vsi </w:t>
      </w:r>
      <w:r w:rsidR="005D59B6" w:rsidRPr="00F6180A">
        <w:rPr>
          <w:rFonts w:cs="Arial"/>
          <w:szCs w:val="20"/>
        </w:rPr>
        <w:t>ponudniki</w:t>
      </w:r>
      <w:r w:rsidR="00AB4847" w:rsidRPr="00F6180A">
        <w:rPr>
          <w:rFonts w:cs="Arial"/>
          <w:szCs w:val="20"/>
        </w:rPr>
        <w:t>, ki nastopajo v skupni ponudbi</w:t>
      </w:r>
      <w:r w:rsidR="007643FA" w:rsidRPr="00F6180A">
        <w:rPr>
          <w:rFonts w:cs="Arial"/>
          <w:szCs w:val="20"/>
        </w:rPr>
        <w:t>.</w:t>
      </w:r>
    </w:p>
    <w:p w14:paraId="6FC1FCCC" w14:textId="5196DA8B" w:rsidR="00EF550D" w:rsidRPr="00F6180A" w:rsidRDefault="00EF550D" w:rsidP="00366985">
      <w:pPr>
        <w:rPr>
          <w:rFonts w:cs="Arial"/>
          <w:szCs w:val="20"/>
        </w:rPr>
      </w:pPr>
    </w:p>
    <w:p w14:paraId="6AF988DB" w14:textId="1E7BC6B7" w:rsidR="00355819" w:rsidRPr="00124C08" w:rsidRDefault="002212D6" w:rsidP="00366985">
      <w:pPr>
        <w:rPr>
          <w:rFonts w:cs="Arial"/>
          <w:szCs w:val="20"/>
        </w:rPr>
      </w:pPr>
      <w:r w:rsidRPr="00F6180A">
        <w:rPr>
          <w:rFonts w:cs="Arial"/>
          <w:szCs w:val="20"/>
        </w:rPr>
        <w:t xml:space="preserve">Finančno zavarovanje lahko predloži samo eden izmed </w:t>
      </w:r>
      <w:r w:rsidR="00BF525C" w:rsidRPr="00F6180A">
        <w:rPr>
          <w:rFonts w:cs="Arial"/>
          <w:szCs w:val="20"/>
        </w:rPr>
        <w:t>ponudnikov</w:t>
      </w:r>
      <w:r w:rsidRPr="00F6180A">
        <w:rPr>
          <w:rFonts w:cs="Arial"/>
          <w:szCs w:val="20"/>
        </w:rPr>
        <w:t xml:space="preserve">, ki nastopajo v skupni ponudbi, lahko ga predloži več </w:t>
      </w:r>
      <w:r w:rsidR="00BF525C" w:rsidRPr="00F6180A">
        <w:rPr>
          <w:rFonts w:cs="Arial"/>
          <w:szCs w:val="20"/>
        </w:rPr>
        <w:t>ponudnikov</w:t>
      </w:r>
      <w:r w:rsidRPr="00F6180A">
        <w:rPr>
          <w:rFonts w:cs="Arial"/>
          <w:szCs w:val="20"/>
        </w:rPr>
        <w:t xml:space="preserve">, v vsakem primeru pa morajo biti izpolnjene vse zahteve (višina, </w:t>
      </w:r>
      <w:r w:rsidRPr="00124C08">
        <w:rPr>
          <w:rFonts w:cs="Arial"/>
          <w:szCs w:val="20"/>
        </w:rPr>
        <w:t>veljavnost,…), določene v tej razpisni dokumentaciji.</w:t>
      </w:r>
    </w:p>
    <w:p w14:paraId="1CF22BFE" w14:textId="77777777" w:rsidR="005B6DFF" w:rsidRPr="00124C08" w:rsidRDefault="005B6DFF" w:rsidP="00366985">
      <w:pPr>
        <w:rPr>
          <w:rFonts w:cs="Arial"/>
          <w:szCs w:val="20"/>
        </w:rPr>
      </w:pPr>
    </w:p>
    <w:p w14:paraId="118E7662" w14:textId="76AF2ED2" w:rsidR="00C321F2" w:rsidRPr="00124C08" w:rsidRDefault="00C321F2" w:rsidP="00366985">
      <w:pPr>
        <w:rPr>
          <w:rFonts w:cs="Arial"/>
          <w:szCs w:val="20"/>
        </w:rPr>
      </w:pPr>
      <w:r w:rsidRPr="00124C08">
        <w:rPr>
          <w:rFonts w:cs="Arial"/>
          <w:szCs w:val="20"/>
        </w:rPr>
        <w:t xml:space="preserve">V primeru, da bo takšna skupina </w:t>
      </w:r>
      <w:r w:rsidR="00BF525C" w:rsidRPr="00124C08">
        <w:rPr>
          <w:rFonts w:cs="Arial"/>
          <w:szCs w:val="20"/>
        </w:rPr>
        <w:t>ponudnikov</w:t>
      </w:r>
      <w:r w:rsidRPr="00124C08">
        <w:rPr>
          <w:rFonts w:cs="Arial"/>
          <w:szCs w:val="20"/>
        </w:rPr>
        <w:t xml:space="preserve"> izbrana za izvedbo predmetnega naročila, bo naročnik lahko zahteval dogovor o skupni izvedbi naročila (na primer pogodbo o sodelovanju), v katerem bodo natančno opredeljene naloge in odgovornost posameznih </w:t>
      </w:r>
      <w:r w:rsidR="00BF525C" w:rsidRPr="00124C08">
        <w:rPr>
          <w:rFonts w:cs="Arial"/>
          <w:szCs w:val="20"/>
        </w:rPr>
        <w:t>ponudnikov</w:t>
      </w:r>
      <w:r w:rsidRPr="00124C08">
        <w:rPr>
          <w:rFonts w:cs="Arial"/>
          <w:szCs w:val="20"/>
        </w:rPr>
        <w:t xml:space="preserve"> za izvedbo naročila. Ne glede na to pa </w:t>
      </w:r>
      <w:r w:rsidR="00BF525C" w:rsidRPr="00124C08">
        <w:rPr>
          <w:rFonts w:cs="Arial"/>
          <w:szCs w:val="20"/>
        </w:rPr>
        <w:t>ponudniki</w:t>
      </w:r>
      <w:r w:rsidRPr="00124C08">
        <w:rPr>
          <w:rFonts w:cs="Arial"/>
          <w:szCs w:val="20"/>
        </w:rPr>
        <w:t xml:space="preserve"> odgovarjajo naročniku solidarno.</w:t>
      </w:r>
    </w:p>
    <w:p w14:paraId="3DD66CCA" w14:textId="77777777" w:rsidR="005D59B6" w:rsidRPr="00124C08" w:rsidRDefault="005D59B6" w:rsidP="00366985">
      <w:pPr>
        <w:rPr>
          <w:rFonts w:cs="Arial"/>
          <w:szCs w:val="20"/>
        </w:rPr>
      </w:pPr>
    </w:p>
    <w:p w14:paraId="06D834FB" w14:textId="77777777" w:rsidR="00A0456C" w:rsidRPr="0015510C" w:rsidRDefault="00A0456C" w:rsidP="00366985">
      <w:pPr>
        <w:pStyle w:val="Naslov3"/>
        <w:spacing w:line="260" w:lineRule="atLeast"/>
        <w:rPr>
          <w:rFonts w:cs="Arial"/>
          <w:i/>
          <w:szCs w:val="20"/>
        </w:rPr>
      </w:pPr>
      <w:bookmarkStart w:id="77" w:name="_Toc336851755"/>
      <w:bookmarkStart w:id="78" w:name="_Toc336851803"/>
      <w:bookmarkStart w:id="79" w:name="_Hlk512258434"/>
      <w:bookmarkStart w:id="80" w:name="_Toc192244848"/>
      <w:r w:rsidRPr="0015510C">
        <w:rPr>
          <w:rFonts w:cs="Arial"/>
          <w:i/>
          <w:szCs w:val="20"/>
        </w:rPr>
        <w:t>Ponudba s podizvajalci</w:t>
      </w:r>
      <w:bookmarkEnd w:id="77"/>
      <w:bookmarkEnd w:id="78"/>
      <w:bookmarkEnd w:id="80"/>
    </w:p>
    <w:bookmarkEnd w:id="79"/>
    <w:p w14:paraId="2F753E7A" w14:textId="77777777" w:rsidR="008E4247" w:rsidRPr="0015510C" w:rsidRDefault="008E4247" w:rsidP="00366985">
      <w:pPr>
        <w:rPr>
          <w:rFonts w:cs="Arial"/>
          <w:szCs w:val="20"/>
        </w:rPr>
      </w:pPr>
    </w:p>
    <w:p w14:paraId="67A008F2" w14:textId="5B07F9DE" w:rsidR="003C4555" w:rsidRPr="0015510C" w:rsidRDefault="003C4555" w:rsidP="003C4555">
      <w:pPr>
        <w:rPr>
          <w:rFonts w:eastAsia="Times New Roman" w:cs="Arial"/>
          <w:szCs w:val="20"/>
        </w:rPr>
      </w:pPr>
      <w:r w:rsidRPr="0015510C">
        <w:rPr>
          <w:rFonts w:eastAsia="Times New Roman" w:cs="Arial"/>
          <w:szCs w:val="20"/>
        </w:rPr>
        <w:t xml:space="preserve">V primeru, da bo ponudnik pri izvedbi naročila sodeloval s podizvajalci, mora v </w:t>
      </w:r>
      <w:r w:rsidR="00293E05" w:rsidRPr="0015510C">
        <w:rPr>
          <w:rFonts w:eastAsia="Times New Roman" w:cs="Arial"/>
          <w:szCs w:val="20"/>
        </w:rPr>
        <w:t xml:space="preserve">ponudbi </w:t>
      </w:r>
      <w:r w:rsidRPr="0015510C">
        <w:rPr>
          <w:rFonts w:eastAsia="Times New Roman" w:cs="Arial"/>
          <w:szCs w:val="20"/>
        </w:rPr>
        <w:t xml:space="preserve">navesti vse predlagane podizvajalce ter vsak del javnega naročila, ki ga namerava oddati v podizvajanje. Ponudnik mora v ponudbi predložiti tudi izpolnjene obrazce ESPD za vsakega podizvajalca, s katerim bo </w:t>
      </w:r>
      <w:r w:rsidR="00E53C86" w:rsidRPr="0015510C">
        <w:rPr>
          <w:rFonts w:eastAsia="Times New Roman" w:cs="Arial"/>
          <w:szCs w:val="20"/>
        </w:rPr>
        <w:t>sodeloval pri izvedbi naročila.</w:t>
      </w:r>
      <w:r w:rsidR="00B3056F" w:rsidRPr="0015510C">
        <w:t xml:space="preserve"> </w:t>
      </w:r>
      <w:r w:rsidR="00B3056F" w:rsidRPr="0015510C">
        <w:rPr>
          <w:rFonts w:eastAsia="Times New Roman" w:cs="Arial"/>
          <w:szCs w:val="20"/>
        </w:rPr>
        <w:t>Ponudnik v izpolnjenem obrazcu »ESPD« (v delu IV: Pogoji za sodelovanje, C: Tehnična in strokovna sposobnost: Delež podizvajanja) navede</w:t>
      </w:r>
      <w:r w:rsidR="00E923C4" w:rsidRPr="0015510C">
        <w:rPr>
          <w:rFonts w:eastAsia="Times New Roman" w:cs="Arial"/>
          <w:szCs w:val="20"/>
        </w:rPr>
        <w:t xml:space="preserve"> podizvajalce in</w:t>
      </w:r>
      <w:r w:rsidR="00B3056F" w:rsidRPr="0015510C">
        <w:rPr>
          <w:rFonts w:eastAsia="Times New Roman" w:cs="Arial"/>
          <w:szCs w:val="20"/>
        </w:rPr>
        <w:t xml:space="preserve"> zaporedne številke postavk, iz priložen</w:t>
      </w:r>
      <w:r w:rsidR="00930B7D" w:rsidRPr="0015510C">
        <w:rPr>
          <w:rFonts w:eastAsia="Times New Roman" w:cs="Arial"/>
          <w:szCs w:val="20"/>
        </w:rPr>
        <w:t>ega</w:t>
      </w:r>
      <w:r w:rsidR="00B3056F" w:rsidRPr="0015510C">
        <w:rPr>
          <w:rFonts w:eastAsia="Times New Roman" w:cs="Arial"/>
          <w:szCs w:val="20"/>
        </w:rPr>
        <w:t xml:space="preserve"> predračun</w:t>
      </w:r>
      <w:r w:rsidR="00930B7D" w:rsidRPr="0015510C">
        <w:rPr>
          <w:rFonts w:eastAsia="Times New Roman" w:cs="Arial"/>
          <w:szCs w:val="20"/>
        </w:rPr>
        <w:t>a</w:t>
      </w:r>
      <w:r w:rsidR="00B3056F" w:rsidRPr="0015510C">
        <w:rPr>
          <w:rFonts w:eastAsia="Times New Roman" w:cs="Arial"/>
          <w:szCs w:val="20"/>
        </w:rPr>
        <w:t xml:space="preserve">, ki jih bo </w:t>
      </w:r>
      <w:r w:rsidR="00E923C4" w:rsidRPr="0015510C">
        <w:rPr>
          <w:rFonts w:eastAsia="Times New Roman" w:cs="Arial"/>
          <w:szCs w:val="20"/>
        </w:rPr>
        <w:t xml:space="preserve">posamezen </w:t>
      </w:r>
      <w:r w:rsidR="00B3056F" w:rsidRPr="0015510C">
        <w:rPr>
          <w:rFonts w:eastAsia="Times New Roman" w:cs="Arial"/>
          <w:szCs w:val="20"/>
        </w:rPr>
        <w:t>podizvajalec izvajal</w:t>
      </w:r>
      <w:r w:rsidR="00E73C10" w:rsidRPr="0015510C">
        <w:rPr>
          <w:rFonts w:eastAsia="Times New Roman" w:cs="Arial"/>
          <w:szCs w:val="20"/>
        </w:rPr>
        <w:t xml:space="preserve"> ter po potrebi navede tudi količino del, ki jih bo podizvajalec izvajal znotraj posamezne postavke</w:t>
      </w:r>
      <w:r w:rsidR="0007095E" w:rsidRPr="0015510C">
        <w:rPr>
          <w:rFonts w:eastAsia="Times New Roman" w:cs="Arial"/>
          <w:szCs w:val="20"/>
        </w:rPr>
        <w:t xml:space="preserve">). </w:t>
      </w:r>
    </w:p>
    <w:p w14:paraId="7CA4A0FA" w14:textId="77777777" w:rsidR="003C4555" w:rsidRPr="0015510C" w:rsidRDefault="003C4555" w:rsidP="003C4555">
      <w:pPr>
        <w:rPr>
          <w:rFonts w:eastAsia="Times New Roman" w:cs="Arial"/>
          <w:szCs w:val="20"/>
        </w:rPr>
      </w:pPr>
    </w:p>
    <w:p w14:paraId="52C09393" w14:textId="44D25102" w:rsidR="003C4555" w:rsidRPr="00006B1A" w:rsidRDefault="003C4555" w:rsidP="003C4555">
      <w:pPr>
        <w:rPr>
          <w:rFonts w:eastAsia="Times New Roman" w:cs="Arial"/>
          <w:szCs w:val="20"/>
        </w:rPr>
      </w:pPr>
      <w:r w:rsidRPr="00006B1A">
        <w:rPr>
          <w:rFonts w:eastAsia="Times New Roman" w:cs="Arial"/>
          <w:szCs w:val="20"/>
        </w:rPr>
        <w:t>V kolikor ponudnik podizvajalca ne prijavlja na vse sklope, za katere oddaja ponudbo, naj bo iz navedbe v obrazcu ESPD za posameznega podizvajalca razvidno, za katere sklope je prijavljen posamezen podizvajalec.</w:t>
      </w:r>
    </w:p>
    <w:p w14:paraId="40EA58E0" w14:textId="77777777" w:rsidR="003C4555" w:rsidRPr="00006B1A" w:rsidRDefault="003C4555" w:rsidP="003C4555">
      <w:pPr>
        <w:rPr>
          <w:rFonts w:eastAsia="Times New Roman" w:cs="Arial"/>
          <w:szCs w:val="20"/>
        </w:rPr>
      </w:pPr>
    </w:p>
    <w:p w14:paraId="7960677B" w14:textId="4CF93273" w:rsidR="003C4555" w:rsidRPr="00D46F06" w:rsidRDefault="003C4555" w:rsidP="003C4555">
      <w:pPr>
        <w:rPr>
          <w:rFonts w:eastAsia="Times New Roman" w:cs="Arial"/>
          <w:szCs w:val="20"/>
        </w:rPr>
      </w:pPr>
      <w:r w:rsidRPr="00D46F06">
        <w:rPr>
          <w:rFonts w:eastAsia="Times New Roman" w:cs="Arial"/>
          <w:szCs w:val="20"/>
        </w:rPr>
        <w:t xml:space="preserve">V kolikor bodo pri podizvajalcu obstajali razlogi za izključitev oziroma bo v enem od položajev iz točke </w:t>
      </w:r>
      <w:r w:rsidR="000C3620" w:rsidRPr="00D46F06">
        <w:rPr>
          <w:rFonts w:eastAsia="Times New Roman" w:cs="Arial"/>
          <w:szCs w:val="20"/>
        </w:rPr>
        <w:t>9</w:t>
      </w:r>
      <w:r w:rsidRPr="00D46F06">
        <w:rPr>
          <w:rFonts w:eastAsia="Times New Roman" w:cs="Arial"/>
          <w:szCs w:val="20"/>
        </w:rPr>
        <w:t xml:space="preserve">.1.1 </w:t>
      </w:r>
      <w:r w:rsidRPr="00D46F06">
        <w:rPr>
          <w:rFonts w:cs="Arial"/>
          <w:szCs w:val="20"/>
        </w:rPr>
        <w:t>Navodila gospodarskim subjektom za pripravo ponudbe</w:t>
      </w:r>
      <w:r w:rsidRPr="00D46F06">
        <w:rPr>
          <w:rFonts w:eastAsia="Times New Roman" w:cs="Arial"/>
          <w:szCs w:val="20"/>
        </w:rPr>
        <w:t>, bo naročnik podizvajalca zavrnil.</w:t>
      </w:r>
    </w:p>
    <w:p w14:paraId="026EDF49" w14:textId="77777777" w:rsidR="003C4555" w:rsidRPr="00D46F06" w:rsidRDefault="003C4555" w:rsidP="003C4555">
      <w:pPr>
        <w:rPr>
          <w:rFonts w:eastAsia="Times New Roman" w:cs="Arial"/>
          <w:szCs w:val="20"/>
        </w:rPr>
      </w:pPr>
    </w:p>
    <w:p w14:paraId="57F8432C" w14:textId="5D2AA668" w:rsidR="004F5BF7" w:rsidRPr="00AD55A5" w:rsidRDefault="00937D21" w:rsidP="003C4555">
      <w:pPr>
        <w:rPr>
          <w:rFonts w:eastAsia="Times New Roman" w:cs="Arial"/>
          <w:szCs w:val="20"/>
          <w:lang w:eastAsia="sl-SI"/>
        </w:rPr>
      </w:pPr>
      <w:bookmarkStart w:id="81" w:name="_Hlk536700629"/>
      <w:r w:rsidRPr="00AD55A5">
        <w:rPr>
          <w:rFonts w:eastAsia="Times New Roman" w:cs="Arial"/>
          <w:szCs w:val="20"/>
          <w:lang w:eastAsia="sl-SI"/>
        </w:rPr>
        <w:t>Gospodarski subjekt, ki bo nastopal kot p</w:t>
      </w:r>
      <w:r w:rsidR="004F5BF7" w:rsidRPr="00AD55A5">
        <w:rPr>
          <w:rFonts w:eastAsia="Times New Roman" w:cs="Arial"/>
          <w:szCs w:val="20"/>
          <w:lang w:eastAsia="sl-SI"/>
        </w:rPr>
        <w:t xml:space="preserve">odizvajalec v posameznem sklopu mora, ravno tako kot ponudnik, izpolnjevati </w:t>
      </w:r>
      <w:bookmarkEnd w:id="81"/>
      <w:r w:rsidR="004F5BF7" w:rsidRPr="00AD55A5">
        <w:rPr>
          <w:rFonts w:eastAsia="Times New Roman" w:cs="Arial"/>
          <w:szCs w:val="20"/>
          <w:lang w:eastAsia="sl-SI"/>
        </w:rPr>
        <w:t xml:space="preserve">ustreznost za opravljanje poklicne dejavnosti iz točke </w:t>
      </w:r>
      <w:r w:rsidR="000C3620" w:rsidRPr="00AD55A5">
        <w:rPr>
          <w:rFonts w:eastAsia="Times New Roman" w:cs="Arial"/>
          <w:szCs w:val="20"/>
          <w:lang w:eastAsia="sl-SI"/>
        </w:rPr>
        <w:t>9</w:t>
      </w:r>
      <w:r w:rsidR="004F5BF7" w:rsidRPr="00AD55A5">
        <w:rPr>
          <w:rFonts w:eastAsia="Times New Roman" w:cs="Arial"/>
          <w:szCs w:val="20"/>
          <w:lang w:eastAsia="sl-SI"/>
        </w:rPr>
        <w:t>.1.2 Navodil gospodarskim subjektom za pripravo ponudbe</w:t>
      </w:r>
      <w:r w:rsidR="0040515D" w:rsidRPr="00AD55A5">
        <w:rPr>
          <w:rFonts w:eastAsia="Times New Roman" w:cs="Arial"/>
          <w:szCs w:val="20"/>
          <w:lang w:eastAsia="sl-SI"/>
        </w:rPr>
        <w:t>, v kolikor bo opravljal storitve, ki so predmet javnega naročila.</w:t>
      </w:r>
    </w:p>
    <w:p w14:paraId="5A8A7DFE" w14:textId="77777777" w:rsidR="0040515D" w:rsidRPr="00AD55A5" w:rsidRDefault="0040515D" w:rsidP="003C4555">
      <w:pPr>
        <w:rPr>
          <w:rFonts w:eastAsia="Times New Roman" w:cs="Arial"/>
          <w:szCs w:val="20"/>
          <w:lang w:eastAsia="sl-SI"/>
        </w:rPr>
      </w:pPr>
    </w:p>
    <w:p w14:paraId="7278A1E6" w14:textId="24E9F137" w:rsidR="003C4555" w:rsidRPr="00450683" w:rsidRDefault="00CE087F" w:rsidP="003C4555">
      <w:pPr>
        <w:rPr>
          <w:rFonts w:eastAsia="Times New Roman" w:cs="Arial"/>
          <w:szCs w:val="20"/>
          <w:lang w:eastAsia="sl-SI"/>
        </w:rPr>
      </w:pPr>
      <w:bookmarkStart w:id="82" w:name="_Hlk518552705"/>
      <w:r w:rsidRPr="00450683">
        <w:rPr>
          <w:rFonts w:eastAsia="Times New Roman" w:cs="Arial"/>
          <w:szCs w:val="20"/>
          <w:lang w:eastAsia="sl-SI"/>
        </w:rPr>
        <w:t xml:space="preserve">Gospodarski subjekt, ki bo nastopal kot podizvajalec v posameznem sklopu mora </w:t>
      </w:r>
      <w:r w:rsidR="004F5BF7" w:rsidRPr="00450683">
        <w:rPr>
          <w:rFonts w:eastAsia="Times New Roman" w:cs="Arial"/>
          <w:szCs w:val="20"/>
          <w:lang w:eastAsia="sl-SI"/>
        </w:rPr>
        <w:t xml:space="preserve">izpolnjevati </w:t>
      </w:r>
      <w:r w:rsidR="001839F3" w:rsidRPr="00450683">
        <w:rPr>
          <w:rFonts w:eastAsia="Times New Roman" w:cs="Arial"/>
          <w:szCs w:val="20"/>
          <w:lang w:eastAsia="sl-SI"/>
        </w:rPr>
        <w:t xml:space="preserve">tehnično sposobnost iz točke </w:t>
      </w:r>
      <w:r w:rsidR="000C3620" w:rsidRPr="00450683">
        <w:rPr>
          <w:rFonts w:eastAsia="Times New Roman" w:cs="Arial"/>
          <w:szCs w:val="20"/>
          <w:lang w:eastAsia="sl-SI"/>
        </w:rPr>
        <w:t>9</w:t>
      </w:r>
      <w:r w:rsidR="003C4555" w:rsidRPr="00450683">
        <w:rPr>
          <w:rFonts w:eastAsia="Times New Roman" w:cs="Arial"/>
          <w:szCs w:val="20"/>
          <w:lang w:eastAsia="sl-SI"/>
        </w:rPr>
        <w:t xml:space="preserve">.1.3 </w:t>
      </w:r>
      <w:bookmarkEnd w:id="82"/>
      <w:r w:rsidR="003C4555" w:rsidRPr="00450683">
        <w:rPr>
          <w:rFonts w:cs="Arial"/>
          <w:szCs w:val="20"/>
        </w:rPr>
        <w:t>Navodil gospodarskim subjektom za pripravo ponudbe</w:t>
      </w:r>
      <w:r w:rsidR="003C4555" w:rsidRPr="00450683">
        <w:rPr>
          <w:rFonts w:eastAsia="Times New Roman" w:cs="Arial"/>
          <w:szCs w:val="20"/>
          <w:lang w:eastAsia="sl-SI"/>
        </w:rPr>
        <w:t xml:space="preserve"> </w:t>
      </w:r>
      <w:bookmarkStart w:id="83" w:name="_Hlk518549738"/>
      <w:r w:rsidR="003C4555" w:rsidRPr="00450683">
        <w:rPr>
          <w:rFonts w:eastAsia="Times New Roman" w:cs="Arial"/>
          <w:szCs w:val="20"/>
          <w:lang w:eastAsia="sl-SI"/>
        </w:rPr>
        <w:t xml:space="preserve">le, v kolikor bo v ponudbi </w:t>
      </w:r>
      <w:r w:rsidR="009258EF" w:rsidRPr="00450683">
        <w:rPr>
          <w:rFonts w:eastAsia="Times New Roman" w:cs="Arial"/>
          <w:szCs w:val="20"/>
          <w:lang w:eastAsia="sl-SI"/>
        </w:rPr>
        <w:t xml:space="preserve">za posamezni sklop </w:t>
      </w:r>
      <w:r w:rsidR="003C4555" w:rsidRPr="00450683">
        <w:rPr>
          <w:rFonts w:eastAsia="Times New Roman" w:cs="Arial"/>
          <w:szCs w:val="20"/>
          <w:lang w:eastAsia="sl-SI"/>
        </w:rPr>
        <w:t>nastopal kot izvajalec storite</w:t>
      </w:r>
      <w:bookmarkEnd w:id="83"/>
      <w:r w:rsidR="003C4555" w:rsidRPr="00450683">
        <w:rPr>
          <w:rFonts w:eastAsia="Times New Roman" w:cs="Arial"/>
          <w:szCs w:val="20"/>
          <w:lang w:eastAsia="sl-SI"/>
        </w:rPr>
        <w:t>v</w:t>
      </w:r>
      <w:r w:rsidR="00F33212" w:rsidRPr="00450683">
        <w:rPr>
          <w:rFonts w:eastAsia="Times New Roman" w:cs="Arial"/>
          <w:szCs w:val="20"/>
          <w:lang w:eastAsia="sl-SI"/>
        </w:rPr>
        <w:t xml:space="preserve"> </w:t>
      </w:r>
      <w:r w:rsidR="0072483E" w:rsidRPr="00450683">
        <w:rPr>
          <w:rFonts w:eastAsia="Times New Roman" w:cs="Arial"/>
          <w:szCs w:val="20"/>
          <w:lang w:eastAsia="sl-SI"/>
        </w:rPr>
        <w:t xml:space="preserve">najmanj enega ali več </w:t>
      </w:r>
      <w:r w:rsidR="00C2639A" w:rsidRPr="00450683">
        <w:rPr>
          <w:rFonts w:eastAsia="Times New Roman" w:cs="Arial"/>
          <w:szCs w:val="20"/>
          <w:lang w:eastAsia="sl-SI"/>
        </w:rPr>
        <w:t xml:space="preserve">rednih </w:t>
      </w:r>
      <w:r w:rsidR="0072483E" w:rsidRPr="00450683">
        <w:rPr>
          <w:rFonts w:eastAsia="Times New Roman" w:cs="Arial"/>
          <w:szCs w:val="20"/>
          <w:lang w:eastAsia="sl-SI"/>
        </w:rPr>
        <w:t xml:space="preserve">in/ali izrednih </w:t>
      </w:r>
      <w:r w:rsidR="00C2639A" w:rsidRPr="00450683">
        <w:rPr>
          <w:rFonts w:eastAsia="Times New Roman" w:cs="Arial"/>
          <w:szCs w:val="20"/>
          <w:lang w:eastAsia="sl-SI"/>
        </w:rPr>
        <w:t>servisov v posameznem sklopu.</w:t>
      </w:r>
      <w:r w:rsidR="003C4555" w:rsidRPr="00450683">
        <w:rPr>
          <w:rFonts w:eastAsia="Times New Roman" w:cs="Arial"/>
          <w:szCs w:val="20"/>
          <w:lang w:eastAsia="sl-SI"/>
        </w:rPr>
        <w:t xml:space="preserve"> Ponudnik mora </w:t>
      </w:r>
      <w:r w:rsidR="00C2639A" w:rsidRPr="00450683">
        <w:rPr>
          <w:rFonts w:eastAsia="Times New Roman" w:cs="Arial"/>
          <w:szCs w:val="20"/>
          <w:lang w:eastAsia="sl-SI"/>
        </w:rPr>
        <w:t xml:space="preserve">v tem primeru </w:t>
      </w:r>
      <w:r w:rsidR="003C4555" w:rsidRPr="00450683">
        <w:rPr>
          <w:rFonts w:eastAsia="Times New Roman" w:cs="Arial"/>
          <w:szCs w:val="20"/>
          <w:lang w:eastAsia="sl-SI"/>
        </w:rPr>
        <w:t>za posameznega podizvajalca priložiti enaka dokazila za izpolnjevanje pogojev, določenih v prejšnjem stavku, kot jih mora priložiti zase, razen pri pogojih, kjer so že predvidena dokazila, ki jih mora podizvajalec predložiti.</w:t>
      </w:r>
    </w:p>
    <w:p w14:paraId="6EAA8BE4" w14:textId="77777777" w:rsidR="003C4555" w:rsidRPr="00450683" w:rsidRDefault="003C4555" w:rsidP="003C4555">
      <w:pPr>
        <w:rPr>
          <w:rFonts w:eastAsia="Times New Roman" w:cs="Arial"/>
          <w:szCs w:val="20"/>
        </w:rPr>
      </w:pPr>
    </w:p>
    <w:p w14:paraId="1FC59A4C" w14:textId="77777777" w:rsidR="003C4555" w:rsidRPr="00D45FCD" w:rsidRDefault="003C4555" w:rsidP="003C4555">
      <w:pPr>
        <w:rPr>
          <w:rFonts w:eastAsia="Times New Roman" w:cs="Arial"/>
          <w:szCs w:val="20"/>
        </w:rPr>
      </w:pPr>
      <w:r w:rsidRPr="00D45FCD">
        <w:rPr>
          <w:rFonts w:eastAsia="Times New Roman" w:cs="Arial"/>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7ABD21CF" w14:textId="77777777" w:rsidR="003C4555" w:rsidRPr="00D45FCD" w:rsidRDefault="003C4555" w:rsidP="003C4555">
      <w:pPr>
        <w:rPr>
          <w:rFonts w:eastAsia="Times New Roman" w:cs="Arial"/>
          <w:szCs w:val="20"/>
        </w:rPr>
      </w:pPr>
    </w:p>
    <w:p w14:paraId="44C6F7FD" w14:textId="77777777" w:rsidR="003C4555" w:rsidRPr="00D45FCD" w:rsidRDefault="003C4555" w:rsidP="003C4555">
      <w:pPr>
        <w:rPr>
          <w:rFonts w:eastAsia="Times New Roman" w:cs="Arial"/>
          <w:szCs w:val="20"/>
        </w:rPr>
      </w:pPr>
      <w:r w:rsidRPr="00D45FCD">
        <w:rPr>
          <w:rFonts w:eastAsia="Times New Roman" w:cs="Arial"/>
          <w:szCs w:val="20"/>
        </w:rPr>
        <w:t>V kolikor ponudnik za izpolnjevanje pogojev uporablja zmogljivosti podizvajalca, je poleg določenega v tej točki potrebno upoštevati še naslednjo točko Navodil gospodarskim subjektom za pripravo ponudbe.</w:t>
      </w:r>
    </w:p>
    <w:p w14:paraId="20246D12" w14:textId="77777777" w:rsidR="003C4555" w:rsidRPr="00D45FCD" w:rsidRDefault="003C4555" w:rsidP="003C4555">
      <w:pPr>
        <w:rPr>
          <w:rFonts w:eastAsia="Times New Roman" w:cs="Arial"/>
          <w:szCs w:val="20"/>
        </w:rPr>
      </w:pPr>
    </w:p>
    <w:p w14:paraId="3078FBF2" w14:textId="77777777" w:rsidR="003C4555" w:rsidRPr="00D45FCD" w:rsidRDefault="003C4555" w:rsidP="003C4555">
      <w:pPr>
        <w:rPr>
          <w:rFonts w:eastAsia="Times New Roman" w:cs="Arial"/>
          <w:szCs w:val="20"/>
        </w:rPr>
      </w:pPr>
      <w:r w:rsidRPr="00D45FCD">
        <w:rPr>
          <w:rFonts w:eastAsia="Times New Roman" w:cs="Arial"/>
          <w:szCs w:val="20"/>
        </w:rPr>
        <w:t>Izbrani ponudnik v razmerju do naročnika v celoti odgovarja za izvedbo naročila.</w:t>
      </w:r>
    </w:p>
    <w:p w14:paraId="062ECB65" w14:textId="03D32DDD" w:rsidR="002C39DA" w:rsidRPr="00D45FCD" w:rsidRDefault="002C39DA" w:rsidP="00366985">
      <w:pPr>
        <w:rPr>
          <w:rFonts w:cs="Arial"/>
          <w:szCs w:val="20"/>
        </w:rPr>
      </w:pPr>
    </w:p>
    <w:p w14:paraId="79D12417" w14:textId="4AF35936" w:rsidR="005F51F8" w:rsidRPr="00C23032" w:rsidRDefault="005F51F8" w:rsidP="00366985">
      <w:pPr>
        <w:pStyle w:val="Naslov3"/>
        <w:spacing w:line="260" w:lineRule="atLeast"/>
        <w:rPr>
          <w:rFonts w:cs="Arial"/>
          <w:i/>
          <w:szCs w:val="20"/>
        </w:rPr>
      </w:pPr>
      <w:bookmarkStart w:id="84" w:name="_Toc192244849"/>
      <w:r w:rsidRPr="00C23032">
        <w:rPr>
          <w:rFonts w:cs="Arial"/>
          <w:i/>
          <w:szCs w:val="20"/>
        </w:rPr>
        <w:lastRenderedPageBreak/>
        <w:t>Uporaba zmogljivosti drugih subjektov</w:t>
      </w:r>
      <w:bookmarkEnd w:id="84"/>
    </w:p>
    <w:p w14:paraId="2B20F81F" w14:textId="0827928A" w:rsidR="005F51F8" w:rsidRPr="00C23032" w:rsidRDefault="005F51F8" w:rsidP="00366985">
      <w:pPr>
        <w:rPr>
          <w:rFonts w:cs="Arial"/>
          <w:szCs w:val="20"/>
        </w:rPr>
      </w:pPr>
    </w:p>
    <w:p w14:paraId="3D8C356F" w14:textId="28C05F2A" w:rsidR="005F51F8" w:rsidRPr="00C23032" w:rsidRDefault="005F51F8" w:rsidP="00366985">
      <w:pPr>
        <w:rPr>
          <w:rFonts w:cs="Arial"/>
          <w:szCs w:val="20"/>
        </w:rPr>
      </w:pPr>
      <w:r w:rsidRPr="00C23032">
        <w:rPr>
          <w:rFonts w:cs="Arial"/>
          <w:szCs w:val="20"/>
        </w:rPr>
        <w:t>Ponudnik lahko glede pogojev</w:t>
      </w:r>
      <w:r w:rsidR="002C39DA" w:rsidRPr="00C23032">
        <w:rPr>
          <w:rFonts w:cs="Arial"/>
          <w:szCs w:val="20"/>
        </w:rPr>
        <w:t xml:space="preserve"> iz točke </w:t>
      </w:r>
      <w:r w:rsidR="000C3620" w:rsidRPr="00C23032">
        <w:rPr>
          <w:rFonts w:cs="Arial"/>
          <w:szCs w:val="20"/>
        </w:rPr>
        <w:t>9</w:t>
      </w:r>
      <w:r w:rsidR="002C39DA" w:rsidRPr="00C23032">
        <w:rPr>
          <w:rFonts w:cs="Arial"/>
          <w:szCs w:val="20"/>
        </w:rPr>
        <w:t xml:space="preserve">.1.3 in </w:t>
      </w:r>
      <w:r w:rsidR="000C3620" w:rsidRPr="00C23032">
        <w:rPr>
          <w:rFonts w:cs="Arial"/>
          <w:szCs w:val="20"/>
        </w:rPr>
        <w:t>9</w:t>
      </w:r>
      <w:r w:rsidR="002C39DA" w:rsidRPr="00C23032">
        <w:rPr>
          <w:rFonts w:cs="Arial"/>
          <w:szCs w:val="20"/>
        </w:rPr>
        <w:t xml:space="preserve">.1.4 </w:t>
      </w:r>
      <w:r w:rsidRPr="00C23032">
        <w:rPr>
          <w:rFonts w:cs="Arial"/>
          <w:szCs w:val="20"/>
        </w:rPr>
        <w:t>za predmetno naročilo uporabi zmogljivosti drugih subjektov, ne glede na pravno razmerje med njim in temi subjekti, vendar le v primeru, če bodo slednji izvajali</w:t>
      </w:r>
      <w:r w:rsidR="0083167E" w:rsidRPr="00C23032">
        <w:rPr>
          <w:rFonts w:cs="Arial"/>
          <w:szCs w:val="20"/>
        </w:rPr>
        <w:t xml:space="preserve"> dela</w:t>
      </w:r>
      <w:r w:rsidRPr="00C23032">
        <w:rPr>
          <w:rFonts w:cs="Arial"/>
          <w:szCs w:val="20"/>
        </w:rPr>
        <w:t>, za katere se zahtevajo te zmogljivosti.</w:t>
      </w:r>
    </w:p>
    <w:p w14:paraId="46EAADE1" w14:textId="77777777" w:rsidR="005F51F8" w:rsidRPr="00C23032" w:rsidRDefault="005F51F8" w:rsidP="00366985">
      <w:pPr>
        <w:rPr>
          <w:rFonts w:cs="Arial"/>
          <w:szCs w:val="20"/>
        </w:rPr>
      </w:pPr>
    </w:p>
    <w:p w14:paraId="10D4E7C5" w14:textId="483EDED0" w:rsidR="00270180" w:rsidRPr="00CC5EF8" w:rsidRDefault="008B1093" w:rsidP="00366985">
      <w:pPr>
        <w:rPr>
          <w:rFonts w:cs="Arial"/>
          <w:szCs w:val="20"/>
        </w:rPr>
      </w:pPr>
      <w:r w:rsidRPr="00CC5EF8">
        <w:rPr>
          <w:rFonts w:cs="Arial"/>
          <w:szCs w:val="20"/>
        </w:rPr>
        <w:t>V primeru sklicevanja na zmogljivosti drugih subjektov mora ponudnik predložiti tudi dokazilo, da bo zaradi tega imel na voljo sredstva za izvedbo naročila in sicer pisni dogovor, sklenjen za ta namen ipd.</w:t>
      </w:r>
    </w:p>
    <w:p w14:paraId="40B4CC41" w14:textId="77777777" w:rsidR="008B1093" w:rsidRPr="00CC5EF8" w:rsidRDefault="008B1093" w:rsidP="00366985">
      <w:pPr>
        <w:rPr>
          <w:rFonts w:cs="Arial"/>
          <w:szCs w:val="20"/>
        </w:rPr>
      </w:pPr>
    </w:p>
    <w:p w14:paraId="7CBA81D6" w14:textId="749E880D" w:rsidR="005F51F8" w:rsidRPr="000558C0" w:rsidRDefault="007056CC" w:rsidP="00366985">
      <w:pPr>
        <w:rPr>
          <w:rFonts w:cs="Arial"/>
          <w:szCs w:val="20"/>
          <w:lang w:eastAsia="sl-SI"/>
        </w:rPr>
      </w:pPr>
      <w:r w:rsidRPr="000558C0">
        <w:rPr>
          <w:rFonts w:cs="Arial"/>
          <w:szCs w:val="20"/>
          <w:lang w:eastAsia="sl-SI"/>
        </w:rPr>
        <w:t>Gospodarski subjekt, katerega zmogljivost se uporabi, lahko namesto ponudnika izpolnjuje pogoj iz točke 9.1.3 Navodil ponudnikom za pripravo ponudbe samo v primeru, če bo opravljal storitve vseh rednih in izrednih servisov v posameznem sklopu, pri čemer mora za sklop 7 in 10 izpolnjevati obe točki, torej točko 9.1.3.1 in 9.1.3.2.</w:t>
      </w:r>
    </w:p>
    <w:p w14:paraId="3DDC4DF3" w14:textId="77777777" w:rsidR="007056CC" w:rsidRPr="000558C0" w:rsidRDefault="007056CC" w:rsidP="00366985">
      <w:pPr>
        <w:rPr>
          <w:rFonts w:cs="Arial"/>
          <w:szCs w:val="20"/>
        </w:rPr>
      </w:pPr>
    </w:p>
    <w:p w14:paraId="1A13DB9E" w14:textId="77613538" w:rsidR="005F51F8" w:rsidRPr="00FA414A" w:rsidRDefault="005F51F8" w:rsidP="00366985">
      <w:pPr>
        <w:rPr>
          <w:rFonts w:cs="Arial"/>
          <w:szCs w:val="20"/>
        </w:rPr>
      </w:pPr>
      <w:r w:rsidRPr="00FA414A">
        <w:rPr>
          <w:rFonts w:cs="Arial"/>
          <w:szCs w:val="20"/>
        </w:rPr>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w:t>
      </w:r>
      <w:r w:rsidR="002D74E4" w:rsidRPr="00FA414A">
        <w:rPr>
          <w:rFonts w:cs="Arial"/>
          <w:szCs w:val="20"/>
        </w:rPr>
        <w:t xml:space="preserve">učitev iz točke </w:t>
      </w:r>
      <w:r w:rsidR="000C3620" w:rsidRPr="00FA414A">
        <w:rPr>
          <w:rFonts w:cs="Arial"/>
          <w:szCs w:val="20"/>
        </w:rPr>
        <w:t>9</w:t>
      </w:r>
      <w:r w:rsidRPr="00FA414A">
        <w:rPr>
          <w:rFonts w:cs="Arial"/>
          <w:szCs w:val="20"/>
        </w:rPr>
        <w:t>.1.1 teh navodil, jih bo naročnik zavrnil.</w:t>
      </w:r>
    </w:p>
    <w:p w14:paraId="35948A1B" w14:textId="77777777" w:rsidR="00A0453A" w:rsidRPr="00FA414A" w:rsidRDefault="00A0453A" w:rsidP="00366985">
      <w:pPr>
        <w:rPr>
          <w:rFonts w:cs="Arial"/>
          <w:szCs w:val="20"/>
        </w:rPr>
      </w:pPr>
    </w:p>
    <w:p w14:paraId="4FF095FC" w14:textId="77777777" w:rsidR="003F7D4F" w:rsidRPr="002C0250" w:rsidRDefault="003F7D4F" w:rsidP="00366985">
      <w:pPr>
        <w:pStyle w:val="Naslov3"/>
        <w:spacing w:line="260" w:lineRule="atLeast"/>
        <w:rPr>
          <w:rFonts w:cs="Arial"/>
          <w:i/>
          <w:szCs w:val="20"/>
        </w:rPr>
      </w:pPr>
      <w:bookmarkStart w:id="85" w:name="_Toc336851756"/>
      <w:bookmarkStart w:id="86" w:name="_Toc336851804"/>
      <w:bookmarkStart w:id="87" w:name="_Toc192244850"/>
      <w:r w:rsidRPr="002C0250">
        <w:rPr>
          <w:rFonts w:cs="Arial"/>
          <w:i/>
          <w:szCs w:val="20"/>
        </w:rPr>
        <w:t>Variantne ponudbe</w:t>
      </w:r>
      <w:bookmarkEnd w:id="85"/>
      <w:bookmarkEnd w:id="86"/>
      <w:bookmarkEnd w:id="87"/>
    </w:p>
    <w:p w14:paraId="5BB6C32E" w14:textId="77777777" w:rsidR="008E4247" w:rsidRPr="002C0250" w:rsidRDefault="008E4247" w:rsidP="00366985">
      <w:pPr>
        <w:rPr>
          <w:rFonts w:cs="Arial"/>
          <w:szCs w:val="20"/>
        </w:rPr>
      </w:pPr>
    </w:p>
    <w:p w14:paraId="0D6AA55D" w14:textId="53B8CD98" w:rsidR="003F7D4F" w:rsidRPr="002C0250" w:rsidRDefault="003F7D4F" w:rsidP="00366985">
      <w:pPr>
        <w:rPr>
          <w:rFonts w:cs="Arial"/>
          <w:szCs w:val="20"/>
        </w:rPr>
      </w:pPr>
      <w:r w:rsidRPr="002C0250">
        <w:rPr>
          <w:rFonts w:cs="Arial"/>
          <w:szCs w:val="20"/>
        </w:rPr>
        <w:t>Variantne ponudbe niso dopuščene.</w:t>
      </w:r>
    </w:p>
    <w:p w14:paraId="41F76F3D" w14:textId="77777777" w:rsidR="003A6E07" w:rsidRPr="002C0250" w:rsidRDefault="003A6E07" w:rsidP="00366985">
      <w:pPr>
        <w:rPr>
          <w:rFonts w:cs="Arial"/>
          <w:szCs w:val="20"/>
        </w:rPr>
      </w:pPr>
    </w:p>
    <w:p w14:paraId="48295883" w14:textId="77777777" w:rsidR="003F7D4F" w:rsidRPr="002C0250" w:rsidRDefault="003F7D4F" w:rsidP="00366985">
      <w:pPr>
        <w:pStyle w:val="Naslov3"/>
        <w:spacing w:line="260" w:lineRule="atLeast"/>
        <w:rPr>
          <w:rFonts w:cs="Arial"/>
          <w:i/>
          <w:szCs w:val="20"/>
        </w:rPr>
      </w:pPr>
      <w:bookmarkStart w:id="88" w:name="_Toc336851757"/>
      <w:bookmarkStart w:id="89" w:name="_Toc336851805"/>
      <w:bookmarkStart w:id="90" w:name="_Toc192244851"/>
      <w:r w:rsidRPr="002C0250">
        <w:rPr>
          <w:rFonts w:cs="Arial"/>
          <w:i/>
          <w:szCs w:val="20"/>
        </w:rPr>
        <w:t>Jezik ponudbe</w:t>
      </w:r>
      <w:bookmarkEnd w:id="88"/>
      <w:bookmarkEnd w:id="89"/>
      <w:bookmarkEnd w:id="90"/>
    </w:p>
    <w:p w14:paraId="75356A23" w14:textId="77777777" w:rsidR="008E4247" w:rsidRPr="002C0250" w:rsidRDefault="008E4247" w:rsidP="00366985">
      <w:pPr>
        <w:rPr>
          <w:rFonts w:cs="Arial"/>
          <w:szCs w:val="20"/>
        </w:rPr>
      </w:pPr>
    </w:p>
    <w:p w14:paraId="5D768E6B" w14:textId="77777777" w:rsidR="00A0453A" w:rsidRPr="002C0250" w:rsidRDefault="00A0453A" w:rsidP="00A0453A">
      <w:pPr>
        <w:rPr>
          <w:rFonts w:cs="Arial"/>
          <w:szCs w:val="20"/>
        </w:rPr>
      </w:pPr>
      <w:r w:rsidRPr="002C0250">
        <w:rPr>
          <w:rFonts w:cs="Arial"/>
          <w:szCs w:val="20"/>
        </w:rPr>
        <w:t>Javno naročilo poteka, ob upoštevanju določil 36. člena ZJN-3, v slovenskem jeziku.</w:t>
      </w:r>
    </w:p>
    <w:p w14:paraId="28428E71" w14:textId="77777777" w:rsidR="00A0453A" w:rsidRPr="002C0250" w:rsidRDefault="00A0453A" w:rsidP="00A0453A">
      <w:pPr>
        <w:rPr>
          <w:rFonts w:cs="Arial"/>
          <w:szCs w:val="20"/>
        </w:rPr>
      </w:pPr>
    </w:p>
    <w:p w14:paraId="665CF649" w14:textId="0EB1A611" w:rsidR="00AF19D6" w:rsidRPr="002C0250" w:rsidRDefault="00A0453A" w:rsidP="00A0453A">
      <w:pPr>
        <w:rPr>
          <w:rFonts w:cs="Arial"/>
          <w:szCs w:val="20"/>
        </w:rPr>
      </w:pPr>
      <w:r w:rsidRPr="002C0250">
        <w:rPr>
          <w:rFonts w:cs="Arial"/>
          <w:szCs w:val="20"/>
        </w:rPr>
        <w:t>Vsi dokumenti v zvezi s ponudbo morajo biti v slovenskem jeziku. Dokumenti uradnih institucij so lahko v angleškem jeziku.</w:t>
      </w:r>
    </w:p>
    <w:p w14:paraId="503CA1F5" w14:textId="77777777" w:rsidR="00A0453A" w:rsidRPr="002C0250" w:rsidRDefault="00A0453A" w:rsidP="00A0453A">
      <w:pPr>
        <w:rPr>
          <w:rFonts w:cs="Arial"/>
          <w:szCs w:val="20"/>
        </w:rPr>
      </w:pPr>
    </w:p>
    <w:p w14:paraId="4DC573E7" w14:textId="77777777" w:rsidR="009139AC" w:rsidRPr="00E46B8E" w:rsidRDefault="009139AC" w:rsidP="00366985">
      <w:pPr>
        <w:pStyle w:val="Naslov3"/>
        <w:spacing w:line="260" w:lineRule="atLeast"/>
        <w:rPr>
          <w:rFonts w:cs="Arial"/>
          <w:i/>
          <w:szCs w:val="20"/>
        </w:rPr>
      </w:pPr>
      <w:bookmarkStart w:id="91" w:name="_Toc336851759"/>
      <w:bookmarkStart w:id="92" w:name="_Toc336851807"/>
      <w:bookmarkStart w:id="93" w:name="_Toc192244852"/>
      <w:r w:rsidRPr="00E46B8E">
        <w:rPr>
          <w:rFonts w:cs="Arial"/>
          <w:i/>
          <w:szCs w:val="20"/>
        </w:rPr>
        <w:t>Veljavnost ponudbe</w:t>
      </w:r>
      <w:bookmarkEnd w:id="91"/>
      <w:bookmarkEnd w:id="92"/>
      <w:bookmarkEnd w:id="93"/>
    </w:p>
    <w:p w14:paraId="2AFC4CC5" w14:textId="2A2F3395" w:rsidR="008E4247" w:rsidRPr="00E46B8E" w:rsidRDefault="008E4247" w:rsidP="00366985">
      <w:pPr>
        <w:rPr>
          <w:rFonts w:cs="Arial"/>
          <w:szCs w:val="20"/>
        </w:rPr>
      </w:pPr>
    </w:p>
    <w:p w14:paraId="2C19F1F7" w14:textId="78E75751" w:rsidR="009139AC" w:rsidRPr="00FB1627" w:rsidRDefault="009139AC" w:rsidP="00366985">
      <w:pPr>
        <w:rPr>
          <w:rFonts w:cs="Arial"/>
          <w:b/>
          <w:szCs w:val="20"/>
        </w:rPr>
      </w:pPr>
      <w:r w:rsidRPr="00FB1627">
        <w:rPr>
          <w:rFonts w:cs="Arial"/>
          <w:szCs w:val="20"/>
        </w:rPr>
        <w:t xml:space="preserve">Ponudba mora veljati </w:t>
      </w:r>
      <w:r w:rsidR="00FB1627" w:rsidRPr="00FB1627">
        <w:rPr>
          <w:rFonts w:cs="Arial"/>
          <w:b/>
          <w:bCs/>
          <w:szCs w:val="20"/>
        </w:rPr>
        <w:t>še sedem mesecev od objave naročila na portalu javnih naročil</w:t>
      </w:r>
      <w:r w:rsidR="00AF19D6" w:rsidRPr="00FB1627">
        <w:rPr>
          <w:rFonts w:cs="Arial"/>
          <w:bCs/>
          <w:szCs w:val="20"/>
        </w:rPr>
        <w:t>.</w:t>
      </w:r>
    </w:p>
    <w:p w14:paraId="42F62BE8" w14:textId="60AE1F23" w:rsidR="00AF19D6" w:rsidRPr="00FB1627" w:rsidRDefault="00AF19D6" w:rsidP="00366985">
      <w:pPr>
        <w:rPr>
          <w:rFonts w:cs="Arial"/>
          <w:szCs w:val="20"/>
        </w:rPr>
      </w:pPr>
    </w:p>
    <w:p w14:paraId="78C69B4E" w14:textId="1D3535F9" w:rsidR="009139AC" w:rsidRPr="00481556" w:rsidRDefault="009139AC" w:rsidP="00366985">
      <w:pPr>
        <w:rPr>
          <w:rFonts w:cs="Arial"/>
          <w:szCs w:val="20"/>
        </w:rPr>
      </w:pPr>
      <w:r w:rsidRPr="00481556">
        <w:rPr>
          <w:rFonts w:cs="Arial"/>
          <w:szCs w:val="20"/>
        </w:rPr>
        <w:t xml:space="preserve">V izjemnih okoliščinah bo naročnik lahko zahteval, da </w:t>
      </w:r>
      <w:r w:rsidR="00DC5EA1" w:rsidRPr="00481556">
        <w:rPr>
          <w:rFonts w:cs="Arial"/>
          <w:szCs w:val="20"/>
        </w:rPr>
        <w:t>ponudniki</w:t>
      </w:r>
      <w:r w:rsidRPr="00481556">
        <w:rPr>
          <w:rFonts w:cs="Arial"/>
          <w:szCs w:val="20"/>
        </w:rPr>
        <w:t xml:space="preserve"> podaljšajo čas veljavnosti ponu</w:t>
      </w:r>
      <w:r w:rsidR="00DC5EA1" w:rsidRPr="00481556">
        <w:rPr>
          <w:rFonts w:cs="Arial"/>
          <w:szCs w:val="20"/>
        </w:rPr>
        <w:t>db za določeno dodatno obdobje.</w:t>
      </w:r>
      <w:r w:rsidR="007E3508" w:rsidRPr="00481556">
        <w:rPr>
          <w:rFonts w:cs="Arial"/>
          <w:szCs w:val="20"/>
        </w:rPr>
        <w:t xml:space="preserve"> Naročnik ne bo dovolil, da ponudniki hkrati s podaljšanjem veljavnosti ponudbe, le-to kakorkoli drugače sami spreminjajo.</w:t>
      </w:r>
    </w:p>
    <w:p w14:paraId="7640EB28" w14:textId="77777777" w:rsidR="007A6FE8" w:rsidRPr="00481556" w:rsidRDefault="007A6FE8" w:rsidP="00366985">
      <w:pPr>
        <w:rPr>
          <w:rFonts w:cs="Arial"/>
          <w:szCs w:val="20"/>
        </w:rPr>
      </w:pPr>
    </w:p>
    <w:p w14:paraId="338A460F" w14:textId="77777777" w:rsidR="00BB1E26" w:rsidRPr="00F77036" w:rsidRDefault="009139AC" w:rsidP="00366985">
      <w:pPr>
        <w:pStyle w:val="Naslov3"/>
        <w:spacing w:line="260" w:lineRule="atLeast"/>
        <w:rPr>
          <w:rFonts w:cs="Arial"/>
          <w:i/>
          <w:szCs w:val="20"/>
        </w:rPr>
      </w:pPr>
      <w:bookmarkStart w:id="94" w:name="_Toc336851760"/>
      <w:bookmarkStart w:id="95" w:name="_Toc336851808"/>
      <w:bookmarkStart w:id="96" w:name="_Toc192244853"/>
      <w:r w:rsidRPr="00F77036">
        <w:rPr>
          <w:rFonts w:cs="Arial"/>
          <w:i/>
          <w:szCs w:val="20"/>
        </w:rPr>
        <w:t>Stroški ponudbe</w:t>
      </w:r>
      <w:bookmarkEnd w:id="94"/>
      <w:bookmarkEnd w:id="95"/>
      <w:bookmarkEnd w:id="96"/>
    </w:p>
    <w:p w14:paraId="5AAE6FE9" w14:textId="77777777" w:rsidR="008E4247" w:rsidRPr="00F77036" w:rsidRDefault="008E4247" w:rsidP="00366985">
      <w:pPr>
        <w:rPr>
          <w:rFonts w:cs="Arial"/>
          <w:szCs w:val="20"/>
        </w:rPr>
      </w:pPr>
    </w:p>
    <w:p w14:paraId="71081BE7" w14:textId="107AC96E" w:rsidR="009139AC" w:rsidRPr="00F77036" w:rsidRDefault="009139AC" w:rsidP="00366985">
      <w:pPr>
        <w:rPr>
          <w:rFonts w:cs="Arial"/>
          <w:szCs w:val="20"/>
        </w:rPr>
      </w:pPr>
      <w:r w:rsidRPr="00F77036">
        <w:rPr>
          <w:rFonts w:cs="Arial"/>
          <w:szCs w:val="20"/>
        </w:rPr>
        <w:t xml:space="preserve">Vse stroške, povezane s pripravo in predložitvijo ponudbe, nosi </w:t>
      </w:r>
      <w:r w:rsidR="00DC5EA1" w:rsidRPr="00F77036">
        <w:rPr>
          <w:rFonts w:cs="Arial"/>
          <w:szCs w:val="20"/>
        </w:rPr>
        <w:t>ponudnik</w:t>
      </w:r>
      <w:r w:rsidRPr="00F77036">
        <w:rPr>
          <w:rFonts w:cs="Arial"/>
          <w:szCs w:val="20"/>
        </w:rPr>
        <w:t>.</w:t>
      </w:r>
    </w:p>
    <w:p w14:paraId="5E440B52" w14:textId="2153F6D1" w:rsidR="00CB169E" w:rsidRPr="00F77036" w:rsidRDefault="00CB169E" w:rsidP="00366985">
      <w:pPr>
        <w:rPr>
          <w:rFonts w:cs="Arial"/>
          <w:szCs w:val="20"/>
        </w:rPr>
      </w:pPr>
    </w:p>
    <w:p w14:paraId="2D308220" w14:textId="77777777" w:rsidR="00C40335" w:rsidRPr="00F77036" w:rsidRDefault="00C40335" w:rsidP="00366985">
      <w:pPr>
        <w:rPr>
          <w:rFonts w:cs="Arial"/>
          <w:szCs w:val="20"/>
        </w:rPr>
      </w:pPr>
    </w:p>
    <w:p w14:paraId="4B7BECDB" w14:textId="77777777" w:rsidR="002E70A6" w:rsidRPr="00AA0FF2" w:rsidRDefault="002E70A6" w:rsidP="00366985">
      <w:pPr>
        <w:pStyle w:val="Naslov1"/>
        <w:spacing w:line="260" w:lineRule="atLeast"/>
        <w:rPr>
          <w:rFonts w:cs="Arial"/>
          <w:sz w:val="20"/>
          <w:szCs w:val="20"/>
        </w:rPr>
      </w:pPr>
      <w:bookmarkStart w:id="97" w:name="_Toc336851763"/>
      <w:bookmarkStart w:id="98" w:name="_Toc336851811"/>
      <w:bookmarkStart w:id="99" w:name="_Toc192244854"/>
      <w:r w:rsidRPr="00AA0FF2">
        <w:rPr>
          <w:rFonts w:cs="Arial"/>
          <w:sz w:val="20"/>
          <w:szCs w:val="20"/>
        </w:rPr>
        <w:t>obvestilo o odločitvi o oddaji naročila</w:t>
      </w:r>
      <w:bookmarkEnd w:id="97"/>
      <w:bookmarkEnd w:id="98"/>
      <w:bookmarkEnd w:id="99"/>
    </w:p>
    <w:p w14:paraId="6C3A6B97" w14:textId="77777777" w:rsidR="002E70A6" w:rsidRPr="00AA0FF2" w:rsidRDefault="002E70A6" w:rsidP="00366985">
      <w:pPr>
        <w:rPr>
          <w:rFonts w:cs="Arial"/>
          <w:szCs w:val="20"/>
        </w:rPr>
      </w:pPr>
    </w:p>
    <w:p w14:paraId="183E7E7D" w14:textId="77777777" w:rsidR="002E70A6" w:rsidRPr="00AA0FF2" w:rsidRDefault="002E70A6" w:rsidP="00366985">
      <w:pPr>
        <w:rPr>
          <w:rFonts w:cs="Arial"/>
          <w:szCs w:val="20"/>
        </w:rPr>
      </w:pPr>
      <w:r w:rsidRPr="00AA0FF2">
        <w:rPr>
          <w:rFonts w:cs="Arial"/>
          <w:szCs w:val="20"/>
        </w:rPr>
        <w:t>Naročnik bo ponudnike obvestil o odločitvi o oddaji naročila na način, predpisan v ZJN-3.</w:t>
      </w:r>
    </w:p>
    <w:p w14:paraId="3645E228" w14:textId="3201DA78" w:rsidR="00AC01C6" w:rsidRPr="00AA0FF2" w:rsidRDefault="00AC01C6" w:rsidP="00366985">
      <w:pPr>
        <w:rPr>
          <w:rFonts w:cs="Arial"/>
          <w:szCs w:val="20"/>
        </w:rPr>
      </w:pPr>
    </w:p>
    <w:p w14:paraId="0C270171" w14:textId="77777777" w:rsidR="00AC01C6" w:rsidRPr="00AA0FF2" w:rsidRDefault="00AC01C6" w:rsidP="00366985">
      <w:pPr>
        <w:rPr>
          <w:rFonts w:cs="Arial"/>
          <w:szCs w:val="20"/>
        </w:rPr>
      </w:pPr>
    </w:p>
    <w:p w14:paraId="7B18B36A" w14:textId="77777777" w:rsidR="009139AC" w:rsidRPr="006B7C44" w:rsidRDefault="009139AC" w:rsidP="00366985">
      <w:pPr>
        <w:pStyle w:val="Naslov1"/>
        <w:spacing w:line="260" w:lineRule="atLeast"/>
        <w:rPr>
          <w:rFonts w:cs="Arial"/>
          <w:sz w:val="20"/>
          <w:szCs w:val="20"/>
        </w:rPr>
      </w:pPr>
      <w:bookmarkStart w:id="100" w:name="_Toc336851761"/>
      <w:bookmarkStart w:id="101" w:name="_Toc336851809"/>
      <w:bookmarkStart w:id="102" w:name="_Toc192244855"/>
      <w:r w:rsidRPr="006B7C44">
        <w:rPr>
          <w:rFonts w:cs="Arial"/>
          <w:sz w:val="20"/>
          <w:szCs w:val="20"/>
        </w:rPr>
        <w:t>odstop od izvedbe javnega naročila</w:t>
      </w:r>
      <w:bookmarkEnd w:id="100"/>
      <w:bookmarkEnd w:id="101"/>
      <w:bookmarkEnd w:id="102"/>
    </w:p>
    <w:p w14:paraId="7DA7D999" w14:textId="77777777" w:rsidR="008E4247" w:rsidRPr="006B7C44" w:rsidRDefault="008E4247" w:rsidP="00366985">
      <w:pPr>
        <w:rPr>
          <w:rFonts w:cs="Arial"/>
          <w:szCs w:val="20"/>
        </w:rPr>
      </w:pPr>
    </w:p>
    <w:p w14:paraId="2B53B898" w14:textId="77777777" w:rsidR="007467D8" w:rsidRPr="008A71A5" w:rsidRDefault="007467D8" w:rsidP="00366985">
      <w:pPr>
        <w:rPr>
          <w:rFonts w:eastAsia="Times New Roman" w:cs="Arial"/>
          <w:color w:val="000000"/>
          <w:szCs w:val="20"/>
          <w:lang w:eastAsia="sl-SI"/>
        </w:rPr>
      </w:pPr>
      <w:r w:rsidRPr="008A71A5">
        <w:rPr>
          <w:rFonts w:eastAsia="Times New Roman" w:cs="Arial"/>
          <w:color w:val="000000"/>
          <w:szCs w:val="20"/>
          <w:lang w:eastAsia="sl-SI"/>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w:t>
      </w:r>
      <w:r w:rsidRPr="008A71A5">
        <w:rPr>
          <w:rFonts w:eastAsia="Times New Roman" w:cs="Arial"/>
          <w:color w:val="000000"/>
          <w:szCs w:val="20"/>
          <w:lang w:eastAsia="sl-SI"/>
        </w:rPr>
        <w:lastRenderedPageBreak/>
        <w:t>izvedba javnega naročila z izbranim ponudnikom nemogoča. V tem primeru bo naročnik v svoji odločitvi in o razlogih, zaradi katerih odstopa od izvedbe javnega na</w:t>
      </w:r>
      <w:r w:rsidR="00DE61EB" w:rsidRPr="008A71A5">
        <w:rPr>
          <w:rFonts w:eastAsia="Times New Roman" w:cs="Arial"/>
          <w:color w:val="000000"/>
          <w:szCs w:val="20"/>
          <w:lang w:eastAsia="sl-SI"/>
        </w:rPr>
        <w:t>ročila, pisno obvestil ponudnike</w:t>
      </w:r>
      <w:r w:rsidRPr="008A71A5">
        <w:rPr>
          <w:rFonts w:eastAsia="Times New Roman" w:cs="Arial"/>
          <w:color w:val="000000"/>
          <w:szCs w:val="20"/>
          <w:lang w:eastAsia="sl-SI"/>
        </w:rPr>
        <w:t>.</w:t>
      </w:r>
    </w:p>
    <w:p w14:paraId="45DD7C5B" w14:textId="2CD4C026" w:rsidR="008E4247" w:rsidRPr="008A71A5" w:rsidRDefault="008E4247" w:rsidP="00366985">
      <w:pPr>
        <w:rPr>
          <w:rFonts w:cs="Arial"/>
          <w:szCs w:val="20"/>
        </w:rPr>
      </w:pPr>
    </w:p>
    <w:p w14:paraId="394216DB" w14:textId="64CD51C1" w:rsidR="003B57FF" w:rsidRPr="008A71A5" w:rsidRDefault="003B57FF" w:rsidP="00366985">
      <w:pPr>
        <w:rPr>
          <w:rFonts w:cs="Arial"/>
          <w:szCs w:val="20"/>
        </w:rPr>
      </w:pPr>
      <w:r w:rsidRPr="008A71A5">
        <w:rPr>
          <w:rFonts w:cs="Arial"/>
          <w:szCs w:val="20"/>
        </w:rPr>
        <w:t>Naročnik ne odgovarja za škodo, ki je ali bi iz gornjih razlogov utegnila nastati izbranemu ponudniku.</w:t>
      </w:r>
    </w:p>
    <w:p w14:paraId="5544FCA6" w14:textId="2A527331" w:rsidR="00F55BF2" w:rsidRPr="00EA4DDC" w:rsidRDefault="00F55BF2" w:rsidP="00366985">
      <w:pPr>
        <w:rPr>
          <w:rFonts w:cs="Arial"/>
          <w:szCs w:val="20"/>
        </w:rPr>
      </w:pPr>
    </w:p>
    <w:p w14:paraId="3819EEAD" w14:textId="77777777" w:rsidR="0016131B" w:rsidRPr="00EA4DDC" w:rsidRDefault="0016131B" w:rsidP="00366985">
      <w:pPr>
        <w:rPr>
          <w:rFonts w:cs="Arial"/>
          <w:szCs w:val="20"/>
        </w:rPr>
      </w:pPr>
    </w:p>
    <w:p w14:paraId="529D561A" w14:textId="77777777" w:rsidR="00F55BF2" w:rsidRPr="00EA4DDC" w:rsidRDefault="00F55BF2" w:rsidP="00366985">
      <w:pPr>
        <w:pStyle w:val="Naslov1"/>
        <w:spacing w:line="260" w:lineRule="atLeast"/>
        <w:rPr>
          <w:rFonts w:cs="Arial"/>
          <w:sz w:val="20"/>
          <w:szCs w:val="20"/>
        </w:rPr>
      </w:pPr>
      <w:bookmarkStart w:id="103" w:name="_Toc192244856"/>
      <w:r w:rsidRPr="00EA4DDC">
        <w:rPr>
          <w:rFonts w:cs="Arial"/>
          <w:sz w:val="20"/>
          <w:szCs w:val="20"/>
        </w:rPr>
        <w:t>POGODBA</w:t>
      </w:r>
      <w:bookmarkEnd w:id="103"/>
    </w:p>
    <w:p w14:paraId="78FD0F90" w14:textId="77777777" w:rsidR="00F55BF2" w:rsidRPr="00EA4DDC" w:rsidRDefault="00F55BF2" w:rsidP="00366985">
      <w:pPr>
        <w:rPr>
          <w:rFonts w:cs="Arial"/>
          <w:szCs w:val="20"/>
        </w:rPr>
      </w:pPr>
    </w:p>
    <w:p w14:paraId="1F4B0BA3" w14:textId="70E37E34" w:rsidR="00F55BF2" w:rsidRDefault="00F55BF2" w:rsidP="00366985">
      <w:pPr>
        <w:rPr>
          <w:rFonts w:cs="Arial"/>
        </w:rPr>
      </w:pPr>
      <w:r w:rsidRPr="00EA4DDC">
        <w:rPr>
          <w:rFonts w:cs="Arial"/>
        </w:rPr>
        <w:t xml:space="preserve">Naročnik bo z izbranim ponudnikom v posameznem sklopu </w:t>
      </w:r>
      <w:r w:rsidR="00EA4DDC" w:rsidRPr="00EA4DDC">
        <w:rPr>
          <w:rFonts w:cs="Arial"/>
        </w:rPr>
        <w:t>sklenil</w:t>
      </w:r>
      <w:r w:rsidRPr="00EA4DDC">
        <w:rPr>
          <w:rFonts w:cs="Arial"/>
        </w:rPr>
        <w:t xml:space="preserve"> pogodbo.</w:t>
      </w:r>
      <w:r w:rsidR="00A0453A" w:rsidRPr="00EA4DDC">
        <w:rPr>
          <w:rFonts w:cs="Arial"/>
        </w:rPr>
        <w:t xml:space="preserve"> Pogodba bo praviloma podpisana elektronsko.</w:t>
      </w:r>
    </w:p>
    <w:p w14:paraId="553E5B23" w14:textId="77777777" w:rsidR="00EA4DDC" w:rsidRDefault="00EA4DDC" w:rsidP="00366985">
      <w:pPr>
        <w:rPr>
          <w:rFonts w:cs="Arial"/>
        </w:rPr>
      </w:pPr>
    </w:p>
    <w:p w14:paraId="7B4CB10F" w14:textId="7B063C50" w:rsidR="00EA4DDC" w:rsidRPr="00EA4DDC" w:rsidRDefault="00EA4DDC" w:rsidP="00366985">
      <w:pPr>
        <w:rPr>
          <w:rFonts w:cs="Arial"/>
        </w:rPr>
      </w:pPr>
      <w:r w:rsidRPr="00EA4DDC">
        <w:rPr>
          <w:rFonts w:cs="Arial"/>
        </w:rPr>
        <w:t>S podpisom obrazca ESPD ponudnik potrdi, da sprejema vsebino vzorca pogodbe.</w:t>
      </w:r>
    </w:p>
    <w:p w14:paraId="22A9B103" w14:textId="77777777" w:rsidR="007D2C0F" w:rsidRPr="00EA4DDC" w:rsidRDefault="007D2C0F" w:rsidP="00366985">
      <w:pPr>
        <w:rPr>
          <w:rFonts w:cs="Arial"/>
          <w:szCs w:val="20"/>
        </w:rPr>
      </w:pPr>
    </w:p>
    <w:p w14:paraId="02FFCDCD" w14:textId="77777777" w:rsidR="000D5FE4" w:rsidRPr="000D5FE4" w:rsidRDefault="007D2C0F" w:rsidP="000D5FE4">
      <w:pPr>
        <w:rPr>
          <w:rFonts w:cs="Arial"/>
          <w:szCs w:val="20"/>
        </w:rPr>
      </w:pPr>
      <w:r w:rsidRPr="005255B0">
        <w:rPr>
          <w:rFonts w:cs="Arial"/>
          <w:szCs w:val="20"/>
        </w:rPr>
        <w:t xml:space="preserve">V skladu s šestim odstavkom 14. člena </w:t>
      </w:r>
      <w:r w:rsidRPr="00CE23E2">
        <w:rPr>
          <w:rFonts w:cs="Arial"/>
          <w:szCs w:val="20"/>
        </w:rPr>
        <w:t>ZintPK (</w:t>
      </w:r>
      <w:r w:rsidR="005255B0" w:rsidRPr="00CE23E2">
        <w:rPr>
          <w:rFonts w:cs="Arial"/>
          <w:szCs w:val="20"/>
        </w:rPr>
        <w:t>Uradni list RS, št. 69/11 – uradno prečiščeno besedilo, 158/20, 3/22 – ZDeb in 16/23 – ZZPri</w:t>
      </w:r>
      <w:r w:rsidR="00CE23E2" w:rsidRPr="00CE23E2">
        <w:rPr>
          <w:rFonts w:cs="Arial"/>
          <w:szCs w:val="20"/>
        </w:rPr>
        <w:t>;</w:t>
      </w:r>
      <w:r w:rsidR="006604E3" w:rsidRPr="00CE23E2">
        <w:rPr>
          <w:rFonts w:cs="Arial"/>
          <w:szCs w:val="20"/>
        </w:rPr>
        <w:t xml:space="preserve"> </w:t>
      </w:r>
      <w:r w:rsidRPr="00CE23E2">
        <w:rPr>
          <w:rFonts w:cs="Arial"/>
          <w:szCs w:val="20"/>
        </w:rPr>
        <w:t>v nadaljevanju: ZIntPK</w:t>
      </w:r>
      <w:r w:rsidRPr="000D5FE4">
        <w:rPr>
          <w:rFonts w:cs="Arial"/>
          <w:szCs w:val="20"/>
        </w:rPr>
        <w:t>) je dolžan izbrani ponudnik na poziv naročnika, pred podpisom pogodbe</w:t>
      </w:r>
      <w:r w:rsidR="000D5FE4" w:rsidRPr="000D5FE4">
        <w:rPr>
          <w:rFonts w:cs="Arial"/>
          <w:szCs w:val="20"/>
        </w:rPr>
        <w:t>, posredovati podatke o:</w:t>
      </w:r>
    </w:p>
    <w:p w14:paraId="2A86D644" w14:textId="77777777" w:rsidR="000D5FE4" w:rsidRPr="000D5FE4" w:rsidRDefault="000D5FE4" w:rsidP="000D5FE4">
      <w:pPr>
        <w:rPr>
          <w:rFonts w:cs="Arial"/>
          <w:szCs w:val="20"/>
        </w:rPr>
      </w:pPr>
    </w:p>
    <w:p w14:paraId="11D6A94D" w14:textId="103B3E41" w:rsidR="000D5FE4" w:rsidRPr="00893A15" w:rsidRDefault="000D5FE4" w:rsidP="00893A15">
      <w:pPr>
        <w:pStyle w:val="Odstavekseznama"/>
        <w:numPr>
          <w:ilvl w:val="0"/>
          <w:numId w:val="17"/>
        </w:numPr>
        <w:rPr>
          <w:rFonts w:cs="Arial"/>
          <w:szCs w:val="20"/>
        </w:rPr>
      </w:pPr>
      <w:r w:rsidRPr="00893A15">
        <w:rPr>
          <w:rFonts w:cs="Arial"/>
          <w:szCs w:val="20"/>
        </w:rPr>
        <w:t>svojih ustanoviteljih, družbenikih, delničarjih, komanditistih ali drugih lastnikih in podatke o lastniških deležih navedenih oseb,</w:t>
      </w:r>
    </w:p>
    <w:p w14:paraId="7947E255" w14:textId="4C6992D1" w:rsidR="000D5FE4" w:rsidRPr="00893A15" w:rsidRDefault="000D5FE4" w:rsidP="00893A15">
      <w:pPr>
        <w:pStyle w:val="Odstavekseznama"/>
        <w:numPr>
          <w:ilvl w:val="0"/>
          <w:numId w:val="17"/>
        </w:numPr>
        <w:rPr>
          <w:rFonts w:cs="Arial"/>
          <w:szCs w:val="20"/>
        </w:rPr>
      </w:pPr>
      <w:r w:rsidRPr="00893A15">
        <w:rPr>
          <w:rFonts w:cs="Arial"/>
          <w:szCs w:val="20"/>
        </w:rPr>
        <w:t>gospodarskih subjektih, za katere se glede na določbe zakona, ki ureja gospodarske družbe, šteje, da so z njim povezane družbe.</w:t>
      </w:r>
    </w:p>
    <w:p w14:paraId="0441901E" w14:textId="77777777" w:rsidR="00F55BF2" w:rsidRPr="00416453" w:rsidRDefault="00F55BF2" w:rsidP="00366985">
      <w:pPr>
        <w:rPr>
          <w:rFonts w:cs="Arial"/>
          <w:szCs w:val="20"/>
        </w:rPr>
      </w:pPr>
    </w:p>
    <w:p w14:paraId="6C395EA3" w14:textId="77777777" w:rsidR="00A0453A" w:rsidRPr="00416453" w:rsidRDefault="00A0453A" w:rsidP="00A0453A">
      <w:pPr>
        <w:rPr>
          <w:rFonts w:cs="Arial"/>
          <w:szCs w:val="20"/>
        </w:rPr>
      </w:pPr>
      <w:r w:rsidRPr="00416453">
        <w:rPr>
          <w:rFonts w:cs="Arial"/>
          <w:szCs w:val="20"/>
        </w:rPr>
        <w:t xml:space="preserve">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 </w:t>
      </w:r>
    </w:p>
    <w:p w14:paraId="6FF07BAA" w14:textId="77777777" w:rsidR="00A0453A" w:rsidRPr="00416453" w:rsidRDefault="00A0453A" w:rsidP="00A0453A">
      <w:pPr>
        <w:rPr>
          <w:rFonts w:cs="Arial"/>
          <w:szCs w:val="20"/>
        </w:rPr>
      </w:pPr>
    </w:p>
    <w:p w14:paraId="77C50AB0" w14:textId="77777777" w:rsidR="00A0453A" w:rsidRPr="003C149A" w:rsidRDefault="00A0453A" w:rsidP="00A0453A">
      <w:pPr>
        <w:rPr>
          <w:rFonts w:cs="Arial"/>
          <w:szCs w:val="20"/>
        </w:rPr>
      </w:pPr>
      <w:r w:rsidRPr="003C149A">
        <w:rPr>
          <w:rFonts w:cs="Arial"/>
          <w:szCs w:val="20"/>
        </w:rPr>
        <w:t>Če bo izbrani ponudnik predložil lažno izjavo oziroma bo dal neresnične podatke o navedenih dejstvih, bo to imelo za posledico ničnost pogodbe.</w:t>
      </w:r>
    </w:p>
    <w:p w14:paraId="5A7F9959" w14:textId="77777777" w:rsidR="00232BFA" w:rsidRPr="003C149A" w:rsidRDefault="00232BFA" w:rsidP="00A0453A">
      <w:pPr>
        <w:rPr>
          <w:rFonts w:cs="Arial"/>
          <w:szCs w:val="20"/>
        </w:rPr>
      </w:pPr>
    </w:p>
    <w:p w14:paraId="5D37EB5C" w14:textId="7FD99D97" w:rsidR="00A0453A" w:rsidRPr="003C149A" w:rsidRDefault="00A0453A" w:rsidP="00A0453A">
      <w:pPr>
        <w:rPr>
          <w:rFonts w:cs="Arial"/>
          <w:szCs w:val="20"/>
        </w:rPr>
      </w:pPr>
      <w:r w:rsidRPr="003C149A">
        <w:rPr>
          <w:rFonts w:cs="Arial"/>
          <w:szCs w:val="20"/>
        </w:rPr>
        <w:t>Naročnik bo z izbranim ponudnikom sklenil pogodbo, razen če bodo obstajale okoliščine, ki jih določata 35. in 36. člen ZIntPK, ki naročniku prepovedujejo poslovanje z izbranim gospodarskim subjektom.</w:t>
      </w:r>
    </w:p>
    <w:p w14:paraId="454D1824" w14:textId="77777777" w:rsidR="00A0453A" w:rsidRPr="003C149A" w:rsidRDefault="00A0453A" w:rsidP="00A0453A">
      <w:pPr>
        <w:rPr>
          <w:rFonts w:cs="Arial"/>
          <w:szCs w:val="20"/>
        </w:rPr>
      </w:pPr>
    </w:p>
    <w:p w14:paraId="39A3F040" w14:textId="77777777" w:rsidR="00A0453A" w:rsidRPr="003C149A" w:rsidRDefault="00A0453A" w:rsidP="00A0453A">
      <w:pPr>
        <w:rPr>
          <w:rFonts w:cs="Arial"/>
          <w:szCs w:val="20"/>
        </w:rPr>
      </w:pPr>
      <w:r w:rsidRPr="003C149A">
        <w:rPr>
          <w:rFonts w:cs="Arial"/>
          <w:szCs w:val="20"/>
        </w:rPr>
        <w:t>Enako velja za podizvajalca če bo ta izvedel del predmeta pogodbe v vrednosti več kot deset tisoč (10.000,00) EUR brez DDV.</w:t>
      </w:r>
    </w:p>
    <w:p w14:paraId="6144928D" w14:textId="77777777" w:rsidR="00A0453A" w:rsidRPr="003C149A" w:rsidRDefault="00A0453A" w:rsidP="00A0453A">
      <w:pPr>
        <w:rPr>
          <w:rFonts w:cs="Arial"/>
          <w:szCs w:val="20"/>
        </w:rPr>
      </w:pPr>
    </w:p>
    <w:p w14:paraId="1EB71A1E" w14:textId="01C19BB5" w:rsidR="00A0453A" w:rsidRPr="003C149A" w:rsidRDefault="00A0453A" w:rsidP="00A0453A">
      <w:pPr>
        <w:rPr>
          <w:rFonts w:cs="Arial"/>
          <w:szCs w:val="20"/>
        </w:rPr>
      </w:pPr>
      <w:r w:rsidRPr="003C149A">
        <w:rPr>
          <w:rFonts w:cs="Arial"/>
          <w:szCs w:val="20"/>
        </w:rPr>
        <w:t xml:space="preserve">Izbrani ponudnik mora podpisati in vrniti naročniku pogodbo v roku </w:t>
      </w:r>
      <w:r w:rsidR="00367ED1" w:rsidRPr="003C149A">
        <w:rPr>
          <w:rFonts w:cs="Arial"/>
          <w:szCs w:val="20"/>
        </w:rPr>
        <w:t>pet</w:t>
      </w:r>
      <w:r w:rsidRPr="003C149A">
        <w:rPr>
          <w:rFonts w:cs="Arial"/>
          <w:szCs w:val="20"/>
        </w:rPr>
        <w:t xml:space="preserve"> dni od prejema s strani naročnika podpisane pogodbe. </w:t>
      </w:r>
    </w:p>
    <w:p w14:paraId="7171C424" w14:textId="77777777" w:rsidR="00A0453A" w:rsidRPr="003C149A" w:rsidRDefault="00A0453A" w:rsidP="00A0453A">
      <w:pPr>
        <w:rPr>
          <w:rFonts w:cs="Arial"/>
          <w:szCs w:val="20"/>
        </w:rPr>
      </w:pPr>
    </w:p>
    <w:p w14:paraId="0EF12E51" w14:textId="347E91B7" w:rsidR="00F55BF2" w:rsidRPr="003C149A" w:rsidRDefault="00A0453A" w:rsidP="00A0453A">
      <w:pPr>
        <w:rPr>
          <w:rFonts w:cs="Arial"/>
          <w:szCs w:val="20"/>
        </w:rPr>
      </w:pPr>
      <w:r w:rsidRPr="003C149A">
        <w:rPr>
          <w:rFonts w:cs="Arial"/>
          <w:szCs w:val="20"/>
        </w:rPr>
        <w:t>Pogodba se bo pred podpisom vsebinsko prilagodila glede na to, ali bo izbrani ponudnik predložil skupno ponudbo, prijavil sodelovanje podizvajalcev in podobno.</w:t>
      </w:r>
    </w:p>
    <w:p w14:paraId="658A3C04" w14:textId="4C7BA5A3" w:rsidR="003C4555" w:rsidRPr="00E859D1" w:rsidRDefault="003C4555" w:rsidP="00366985">
      <w:pPr>
        <w:rPr>
          <w:rFonts w:cs="Arial"/>
          <w:szCs w:val="20"/>
        </w:rPr>
      </w:pPr>
    </w:p>
    <w:p w14:paraId="3E8E4863" w14:textId="77777777" w:rsidR="00DC35CD" w:rsidRPr="00E859D1" w:rsidRDefault="00DC35CD" w:rsidP="00366985">
      <w:pPr>
        <w:rPr>
          <w:rFonts w:cs="Arial"/>
          <w:szCs w:val="20"/>
        </w:rPr>
      </w:pPr>
    </w:p>
    <w:p w14:paraId="290B9BE5" w14:textId="77777777" w:rsidR="006D5AC5" w:rsidRPr="00E859D1" w:rsidRDefault="006D5AC5" w:rsidP="00366985">
      <w:pPr>
        <w:pStyle w:val="Naslov1"/>
        <w:spacing w:line="260" w:lineRule="atLeast"/>
        <w:rPr>
          <w:rFonts w:cs="Arial"/>
          <w:sz w:val="20"/>
          <w:szCs w:val="20"/>
        </w:rPr>
      </w:pPr>
      <w:bookmarkStart w:id="104" w:name="_Toc192244857"/>
      <w:r w:rsidRPr="00E859D1">
        <w:rPr>
          <w:rFonts w:cs="Arial"/>
          <w:sz w:val="20"/>
          <w:szCs w:val="20"/>
        </w:rPr>
        <w:t>Zavarovanje za dobro izvedbo pogodbenih obveznosti</w:t>
      </w:r>
      <w:bookmarkEnd w:id="104"/>
    </w:p>
    <w:p w14:paraId="67AEE9A9" w14:textId="77777777" w:rsidR="006D5AC5" w:rsidRPr="00516598" w:rsidRDefault="006D5AC5" w:rsidP="00366985"/>
    <w:p w14:paraId="5BECC1A0" w14:textId="77777777" w:rsidR="00367ED1" w:rsidRPr="00516598" w:rsidRDefault="00367ED1" w:rsidP="00367ED1">
      <w:pPr>
        <w:spacing w:line="0" w:lineRule="atLeast"/>
        <w:rPr>
          <w:rFonts w:eastAsia="Times New Roman" w:cs="Arial"/>
        </w:rPr>
      </w:pPr>
      <w:r w:rsidRPr="00516598">
        <w:rPr>
          <w:rFonts w:eastAsia="Times New Roman" w:cs="Arial"/>
        </w:rPr>
        <w:t>Ponudnik mora za zavarovanje predložiti finančno zavarovanje (v nadaljevanju: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24CCEF78" w14:textId="77777777" w:rsidR="00367ED1" w:rsidRPr="00516598" w:rsidRDefault="00367ED1" w:rsidP="00367ED1">
      <w:pPr>
        <w:spacing w:line="0" w:lineRule="atLeast"/>
        <w:rPr>
          <w:rFonts w:eastAsia="Times New Roman" w:cs="Arial"/>
        </w:rPr>
      </w:pPr>
    </w:p>
    <w:p w14:paraId="650B87FD" w14:textId="77777777" w:rsidR="00367ED1" w:rsidRPr="00516598" w:rsidRDefault="00367ED1" w:rsidP="00367ED1">
      <w:pPr>
        <w:spacing w:line="0" w:lineRule="atLeast"/>
        <w:rPr>
          <w:rFonts w:eastAsia="Times New Roman" w:cs="Arial"/>
        </w:rPr>
      </w:pPr>
      <w:r w:rsidRPr="00516598">
        <w:rPr>
          <w:rFonts w:eastAsia="Times New Roman" w:cs="Arial"/>
        </w:rPr>
        <w:t>Uporabljena valuta mora biti enaka valuti javnega naročila. Zavarovanje lahko izbrani ponudnik predloži na vzorcu iz dokumentacije v zvezi z oddajo javnega naročila ali na svojem obrazcu.</w:t>
      </w:r>
    </w:p>
    <w:p w14:paraId="066CD3FF" w14:textId="77777777" w:rsidR="00367ED1" w:rsidRPr="00516598" w:rsidRDefault="00367ED1" w:rsidP="00367ED1">
      <w:pPr>
        <w:spacing w:line="0" w:lineRule="atLeast"/>
        <w:rPr>
          <w:rFonts w:eastAsia="Times New Roman" w:cs="Arial"/>
        </w:rPr>
      </w:pPr>
    </w:p>
    <w:p w14:paraId="180DA45F" w14:textId="2E533D47" w:rsidR="00367ED1" w:rsidRPr="00A27B41" w:rsidRDefault="00367ED1" w:rsidP="00367ED1">
      <w:pPr>
        <w:spacing w:line="0" w:lineRule="atLeast"/>
        <w:rPr>
          <w:rFonts w:eastAsia="Times New Roman" w:cs="Arial"/>
        </w:rPr>
      </w:pPr>
      <w:r w:rsidRPr="00A27B41">
        <w:rPr>
          <w:rFonts w:eastAsia="Times New Roman" w:cs="Arial"/>
        </w:rPr>
        <w:t xml:space="preserve">Finančno zavarovanje, ki ga izbrani ponudnik ne predloži po vzorcu iz predmetne dokumentacije, po vsebini ne sme bistveno odstopati od vzorca finančnega zavarovanja iz dokumentacije v zvezi z oddajo javnega naročila in ne sme vsebovati dodatnih pogojev za izplačilo, krajših rokov, kot jih je določil </w:t>
      </w:r>
      <w:r w:rsidRPr="00A27B41">
        <w:rPr>
          <w:rFonts w:eastAsia="Times New Roman" w:cs="Arial"/>
        </w:rPr>
        <w:lastRenderedPageBreak/>
        <w:t>naročnik, nižjega zneska, kot ga je določil naročnik ali spremembe krajevne pristojnosti za reševanje sporov med upravičencem in izdajateljem zavarovanja.</w:t>
      </w:r>
    </w:p>
    <w:p w14:paraId="4A62A835" w14:textId="77777777" w:rsidR="00367ED1" w:rsidRPr="00A27B41" w:rsidRDefault="00367ED1" w:rsidP="00367ED1">
      <w:pPr>
        <w:spacing w:line="0" w:lineRule="atLeast"/>
        <w:rPr>
          <w:rFonts w:eastAsia="Times New Roman" w:cs="Arial"/>
        </w:rPr>
      </w:pPr>
    </w:p>
    <w:p w14:paraId="357CD9A8" w14:textId="637C9A76" w:rsidR="006D5AC5" w:rsidRPr="00A27B41" w:rsidRDefault="006D5AC5" w:rsidP="00366985">
      <w:pPr>
        <w:rPr>
          <w:rFonts w:eastAsia="Times New Roman" w:cs="Arial"/>
          <w:color w:val="000000"/>
          <w:szCs w:val="20"/>
          <w:lang w:eastAsia="sl-SI"/>
        </w:rPr>
      </w:pPr>
      <w:r w:rsidRPr="00A27B41">
        <w:rPr>
          <w:rFonts w:eastAsia="Times New Roman" w:cs="Arial"/>
          <w:color w:val="000000"/>
          <w:szCs w:val="20"/>
          <w:lang w:eastAsia="sl-SI"/>
        </w:rPr>
        <w:t>Izbrani ponudnik bo moral naročniku predložiti zavarovanje za dobro izvedbo pogodbenih obveznosti</w:t>
      </w:r>
      <w:r w:rsidR="007E3508" w:rsidRPr="00A27B41">
        <w:rPr>
          <w:rFonts w:eastAsia="Times New Roman" w:cs="Arial"/>
          <w:color w:val="000000"/>
          <w:szCs w:val="20"/>
          <w:lang w:eastAsia="sl-SI"/>
        </w:rPr>
        <w:t xml:space="preserve"> </w:t>
      </w:r>
    </w:p>
    <w:p w14:paraId="2C8009D1" w14:textId="4F6F0957" w:rsidR="006D5AC5" w:rsidRPr="00A27B41" w:rsidRDefault="006D5AC5" w:rsidP="00366985">
      <w:pPr>
        <w:rPr>
          <w:rFonts w:eastAsia="Times New Roman" w:cs="Arial"/>
          <w:color w:val="000000"/>
          <w:szCs w:val="20"/>
          <w:lang w:eastAsia="sl-SI"/>
        </w:rPr>
      </w:pPr>
      <w:r w:rsidRPr="00A27B41">
        <w:rPr>
          <w:rFonts w:eastAsia="Times New Roman" w:cs="Arial"/>
          <w:color w:val="000000"/>
          <w:szCs w:val="20"/>
          <w:lang w:eastAsia="sl-SI"/>
        </w:rPr>
        <w:t>v skladu z zahtevami iz vzorca pogodbe za</w:t>
      </w:r>
      <w:r w:rsidR="005D7E8B" w:rsidRPr="00A27B41">
        <w:rPr>
          <w:rFonts w:eastAsia="Times New Roman" w:cs="Arial"/>
          <w:color w:val="000000"/>
          <w:szCs w:val="20"/>
          <w:lang w:eastAsia="sl-SI"/>
        </w:rPr>
        <w:t xml:space="preserve"> </w:t>
      </w:r>
      <w:r w:rsidRPr="00A27B41">
        <w:rPr>
          <w:rFonts w:eastAsia="Times New Roman" w:cs="Arial"/>
          <w:color w:val="000000"/>
          <w:szCs w:val="20"/>
          <w:lang w:eastAsia="sl-SI"/>
        </w:rPr>
        <w:t>predmetno naročilo.</w:t>
      </w:r>
    </w:p>
    <w:p w14:paraId="3B4BBBCD" w14:textId="45DBC3CF" w:rsidR="00AC01C6" w:rsidRPr="00A27B41" w:rsidRDefault="00AC01C6" w:rsidP="00366985">
      <w:pPr>
        <w:rPr>
          <w:rFonts w:eastAsia="Times New Roman" w:cs="Arial"/>
          <w:color w:val="000000"/>
          <w:szCs w:val="20"/>
          <w:lang w:eastAsia="sl-SI"/>
        </w:rPr>
      </w:pPr>
    </w:p>
    <w:p w14:paraId="1AF3ABC7" w14:textId="77777777" w:rsidR="00367ED1" w:rsidRPr="003C32C1" w:rsidRDefault="00367ED1" w:rsidP="00366985">
      <w:pPr>
        <w:rPr>
          <w:rFonts w:eastAsia="Times New Roman" w:cs="Arial"/>
          <w:color w:val="000000"/>
          <w:szCs w:val="20"/>
          <w:lang w:eastAsia="sl-SI"/>
        </w:rPr>
      </w:pPr>
    </w:p>
    <w:p w14:paraId="26DA1128" w14:textId="77777777" w:rsidR="008B6487" w:rsidRPr="003C32C1" w:rsidRDefault="008B6487" w:rsidP="00366985">
      <w:pPr>
        <w:pStyle w:val="Naslov1"/>
        <w:spacing w:line="260" w:lineRule="atLeast"/>
        <w:rPr>
          <w:rFonts w:cs="Arial"/>
          <w:sz w:val="20"/>
          <w:szCs w:val="20"/>
        </w:rPr>
      </w:pPr>
      <w:bookmarkStart w:id="105" w:name="_Toc336851764"/>
      <w:bookmarkStart w:id="106" w:name="_Toc336851812"/>
      <w:bookmarkStart w:id="107" w:name="_Toc192244858"/>
      <w:r w:rsidRPr="003C32C1">
        <w:rPr>
          <w:rFonts w:cs="Arial"/>
          <w:sz w:val="20"/>
          <w:szCs w:val="20"/>
        </w:rPr>
        <w:t>pravno varstvo</w:t>
      </w:r>
      <w:bookmarkEnd w:id="105"/>
      <w:bookmarkEnd w:id="106"/>
      <w:bookmarkEnd w:id="107"/>
    </w:p>
    <w:p w14:paraId="16D0E1DB" w14:textId="77777777" w:rsidR="008E4247" w:rsidRPr="003C32C1" w:rsidRDefault="008E4247" w:rsidP="00366985">
      <w:pPr>
        <w:rPr>
          <w:rFonts w:cs="Arial"/>
          <w:szCs w:val="20"/>
        </w:rPr>
      </w:pPr>
    </w:p>
    <w:p w14:paraId="17F6F73C" w14:textId="77777777" w:rsidR="00367ED1" w:rsidRPr="003C32C1" w:rsidRDefault="00367ED1" w:rsidP="00367ED1">
      <w:pPr>
        <w:rPr>
          <w:rFonts w:cs="Arial"/>
        </w:rPr>
      </w:pPr>
      <w:r w:rsidRPr="003C32C1">
        <w:rPr>
          <w:rFonts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877885E" w14:textId="77777777" w:rsidR="00367ED1" w:rsidRPr="003C32C1" w:rsidRDefault="00367ED1" w:rsidP="00367ED1">
      <w:pPr>
        <w:rPr>
          <w:rFonts w:cs="Arial"/>
          <w:szCs w:val="20"/>
        </w:rPr>
      </w:pPr>
    </w:p>
    <w:p w14:paraId="1CB77A9B" w14:textId="77777777" w:rsidR="00367ED1" w:rsidRPr="00D72DD5" w:rsidRDefault="00367ED1" w:rsidP="00367ED1">
      <w:pPr>
        <w:rPr>
          <w:rFonts w:cs="Arial"/>
          <w:szCs w:val="20"/>
        </w:rPr>
      </w:pPr>
      <w:r w:rsidRPr="00D72DD5">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6605C31C" w14:textId="77777777" w:rsidR="00367ED1" w:rsidRPr="00D72DD5" w:rsidRDefault="00367ED1" w:rsidP="00367ED1">
      <w:pPr>
        <w:rPr>
          <w:rFonts w:cs="Arial"/>
          <w:szCs w:val="20"/>
        </w:rPr>
      </w:pPr>
    </w:p>
    <w:p w14:paraId="061AEBEE" w14:textId="77777777" w:rsidR="00367ED1" w:rsidRPr="00D72DD5" w:rsidRDefault="00367ED1" w:rsidP="00367ED1">
      <w:pPr>
        <w:spacing w:line="240" w:lineRule="auto"/>
        <w:rPr>
          <w:rFonts w:eastAsia="Times New Roman" w:cs="Arial"/>
          <w:szCs w:val="20"/>
        </w:rPr>
      </w:pPr>
      <w:r w:rsidRPr="00D72DD5">
        <w:rPr>
          <w:rFonts w:eastAsia="Times New Roman" w:cs="Arial"/>
          <w:szCs w:val="20"/>
        </w:rPr>
        <w:t>Zahtevek za revizijo se vloži prek portala eRevizija.</w:t>
      </w:r>
    </w:p>
    <w:p w14:paraId="51D9CC5F" w14:textId="77777777" w:rsidR="00367ED1" w:rsidRPr="00D72DD5" w:rsidRDefault="00367ED1" w:rsidP="00367ED1">
      <w:pPr>
        <w:spacing w:line="240" w:lineRule="auto"/>
        <w:rPr>
          <w:rFonts w:eastAsia="Times New Roman" w:cs="Arial"/>
          <w:iCs/>
          <w:szCs w:val="20"/>
        </w:rPr>
      </w:pPr>
    </w:p>
    <w:p w14:paraId="34902AE2" w14:textId="393A885E" w:rsidR="00B1503D" w:rsidRPr="00B1503D" w:rsidRDefault="00B1503D" w:rsidP="00B1503D">
      <w:pPr>
        <w:tabs>
          <w:tab w:val="center" w:pos="6663"/>
        </w:tabs>
        <w:rPr>
          <w:rFonts w:cs="Arial"/>
          <w:iCs/>
          <w:szCs w:val="20"/>
        </w:rPr>
      </w:pPr>
      <w:r>
        <w:rPr>
          <w:rFonts w:cs="Arial"/>
          <w:iCs/>
          <w:szCs w:val="20"/>
        </w:rPr>
        <w:tab/>
      </w:r>
      <w:r w:rsidRPr="00B1503D">
        <w:rPr>
          <w:rFonts w:cs="Arial"/>
          <w:iCs/>
          <w:szCs w:val="20"/>
        </w:rPr>
        <w:t>mag. Franc Props</w:t>
      </w:r>
    </w:p>
    <w:p w14:paraId="5426F22D" w14:textId="158E4782" w:rsidR="00815E24" w:rsidRPr="00B1503D" w:rsidRDefault="00B1503D" w:rsidP="00B1503D">
      <w:pPr>
        <w:tabs>
          <w:tab w:val="center" w:pos="6663"/>
        </w:tabs>
        <w:rPr>
          <w:rFonts w:cs="Arial"/>
          <w:iCs/>
          <w:szCs w:val="20"/>
          <w:highlight w:val="yellow"/>
        </w:rPr>
      </w:pPr>
      <w:r>
        <w:rPr>
          <w:rFonts w:cs="Arial"/>
          <w:iCs/>
          <w:szCs w:val="20"/>
        </w:rPr>
        <w:tab/>
      </w:r>
      <w:r w:rsidRPr="00B1503D">
        <w:rPr>
          <w:rFonts w:cs="Arial"/>
          <w:iCs/>
          <w:szCs w:val="20"/>
        </w:rPr>
        <w:t>minister</w:t>
      </w:r>
    </w:p>
    <w:sectPr w:rsidR="00815E24" w:rsidRPr="00B1503D" w:rsidSect="006022DC">
      <w:headerReference w:type="default" r:id="rId14"/>
      <w:footerReference w:type="default" r:id="rId15"/>
      <w:headerReference w:type="first" r:id="rId16"/>
      <w:footerReference w:type="first" r:id="rId17"/>
      <w:pgSz w:w="11906" w:h="16838" w:code="9"/>
      <w:pgMar w:top="1276" w:right="1417" w:bottom="709" w:left="1417" w:header="709"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1552C" w14:textId="77777777" w:rsidR="00D933DB" w:rsidRDefault="00D933DB" w:rsidP="00107834">
      <w:pPr>
        <w:spacing w:line="240" w:lineRule="auto"/>
      </w:pPr>
      <w:r>
        <w:separator/>
      </w:r>
    </w:p>
  </w:endnote>
  <w:endnote w:type="continuationSeparator" w:id="0">
    <w:p w14:paraId="7A167FC1" w14:textId="77777777" w:rsidR="00D933DB" w:rsidRDefault="00D933D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294E642A" w:rsidR="00D933DB" w:rsidRPr="00773F8C" w:rsidRDefault="006022DC" w:rsidP="003C5714">
    <w:pPr>
      <w:pStyle w:val="Noga"/>
      <w:pBdr>
        <w:top w:val="single" w:sz="4" w:space="1" w:color="auto"/>
      </w:pBdr>
      <w:rPr>
        <w:sz w:val="16"/>
        <w:szCs w:val="16"/>
      </w:rPr>
    </w:pPr>
    <w:r>
      <w:rPr>
        <w:sz w:val="16"/>
        <w:szCs w:val="16"/>
      </w:rPr>
      <w:t>ODTEHVAR-13/2025</w:t>
    </w:r>
    <w:r w:rsidR="00D933DB" w:rsidRPr="00773F8C">
      <w:rPr>
        <w:sz w:val="16"/>
        <w:szCs w:val="16"/>
      </w:rPr>
      <w:tab/>
    </w:r>
    <w:r w:rsidR="00D933DB" w:rsidRPr="00773F8C">
      <w:rPr>
        <w:sz w:val="16"/>
        <w:szCs w:val="16"/>
      </w:rPr>
      <w:tab/>
      <w:t xml:space="preserve">Stran </w:t>
    </w:r>
    <w:r w:rsidR="00D933DB" w:rsidRPr="00773F8C">
      <w:rPr>
        <w:sz w:val="16"/>
        <w:szCs w:val="16"/>
      </w:rPr>
      <w:fldChar w:fldCharType="begin"/>
    </w:r>
    <w:r w:rsidR="00D933DB" w:rsidRPr="00773F8C">
      <w:rPr>
        <w:sz w:val="16"/>
        <w:szCs w:val="16"/>
      </w:rPr>
      <w:instrText xml:space="preserve"> PAGE  \* Arabic  \* MERGEFORMAT </w:instrText>
    </w:r>
    <w:r w:rsidR="00D933DB" w:rsidRPr="00773F8C">
      <w:rPr>
        <w:sz w:val="16"/>
        <w:szCs w:val="16"/>
      </w:rPr>
      <w:fldChar w:fldCharType="separate"/>
    </w:r>
    <w:r w:rsidR="00D933DB">
      <w:rPr>
        <w:noProof/>
        <w:sz w:val="16"/>
        <w:szCs w:val="16"/>
      </w:rPr>
      <w:t>15</w:t>
    </w:r>
    <w:r w:rsidR="00D933DB" w:rsidRPr="00773F8C">
      <w:rPr>
        <w:sz w:val="16"/>
        <w:szCs w:val="16"/>
      </w:rPr>
      <w:fldChar w:fldCharType="end"/>
    </w:r>
    <w:r w:rsidR="00D933DB" w:rsidRPr="00773F8C">
      <w:rPr>
        <w:sz w:val="16"/>
        <w:szCs w:val="16"/>
      </w:rPr>
      <w:t xml:space="preserve"> od </w:t>
    </w:r>
    <w:r w:rsidR="00D933DB" w:rsidRPr="00773F8C">
      <w:rPr>
        <w:sz w:val="16"/>
        <w:szCs w:val="16"/>
      </w:rPr>
      <w:fldChar w:fldCharType="begin"/>
    </w:r>
    <w:r w:rsidR="00D933DB" w:rsidRPr="00773F8C">
      <w:rPr>
        <w:sz w:val="16"/>
        <w:szCs w:val="16"/>
      </w:rPr>
      <w:instrText xml:space="preserve"> NUMPAGES  \* Arabic  \* MERGEFORMAT </w:instrText>
    </w:r>
    <w:r w:rsidR="00D933DB" w:rsidRPr="00773F8C">
      <w:rPr>
        <w:sz w:val="16"/>
        <w:szCs w:val="16"/>
      </w:rPr>
      <w:fldChar w:fldCharType="separate"/>
    </w:r>
    <w:r w:rsidR="00D933DB">
      <w:rPr>
        <w:noProof/>
        <w:sz w:val="16"/>
        <w:szCs w:val="16"/>
      </w:rPr>
      <w:t>15</w:t>
    </w:r>
    <w:r w:rsidR="00D933DB" w:rsidRPr="00773F8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70D4" w14:textId="352E18D3" w:rsidR="00D933DB" w:rsidRPr="00773F8C" w:rsidRDefault="00BA1A01" w:rsidP="00E67D98">
    <w:pPr>
      <w:pStyle w:val="Noga"/>
      <w:keepNext/>
      <w:pBdr>
        <w:top w:val="single" w:sz="4" w:space="1" w:color="auto"/>
      </w:pBdr>
      <w:rPr>
        <w:sz w:val="16"/>
        <w:szCs w:val="16"/>
      </w:rPr>
    </w:pPr>
    <w:r>
      <w:rPr>
        <w:sz w:val="16"/>
        <w:szCs w:val="16"/>
      </w:rPr>
      <w:t>ODTEHVAR-13/2025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F356" w14:textId="77777777" w:rsidR="00D933DB" w:rsidRDefault="00D933DB" w:rsidP="00107834">
      <w:pPr>
        <w:spacing w:line="240" w:lineRule="auto"/>
      </w:pPr>
      <w:r>
        <w:separator/>
      </w:r>
    </w:p>
  </w:footnote>
  <w:footnote w:type="continuationSeparator" w:id="0">
    <w:p w14:paraId="2A3A2D1D" w14:textId="77777777" w:rsidR="00D933DB" w:rsidRDefault="00D933DB"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1838B619" w:rsidR="00D933DB" w:rsidRPr="00122D3B" w:rsidRDefault="00D933DB" w:rsidP="00122D3B">
    <w:pPr>
      <w:pStyle w:val="Glava"/>
      <w:pBdr>
        <w:bottom w:val="single" w:sz="4" w:space="1" w:color="auto"/>
      </w:pBdr>
      <w:rPr>
        <w:sz w:val="16"/>
        <w:szCs w:val="16"/>
      </w:rPr>
    </w:pPr>
    <w:r>
      <w:rPr>
        <w:sz w:val="16"/>
        <w:szCs w:val="16"/>
      </w:rPr>
      <w:t>»</w:t>
    </w:r>
    <w:r w:rsidRPr="00BB1E26">
      <w:rPr>
        <w:sz w:val="16"/>
        <w:szCs w:val="16"/>
      </w:rPr>
      <w:t xml:space="preserve">Navodila </w:t>
    </w:r>
    <w:r>
      <w:rPr>
        <w:sz w:val="16"/>
        <w:szCs w:val="16"/>
      </w:rPr>
      <w:t>gospodarskim subjektom«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40F7" w14:textId="77777777" w:rsidR="00D933DB" w:rsidRDefault="00D933DB">
    <w:pPr>
      <w:pStyle w:val="Glava"/>
    </w:pPr>
  </w:p>
  <w:p w14:paraId="48301B19" w14:textId="061AB059" w:rsidR="00D933DB" w:rsidRDefault="00D933DB" w:rsidP="00A07395">
    <w:pPr>
      <w:pStyle w:val="Glava"/>
    </w:pPr>
  </w:p>
  <w:p w14:paraId="788C5FFA" w14:textId="77777777" w:rsidR="00D933DB" w:rsidRDefault="00D933DB" w:rsidP="00A07395">
    <w:pPr>
      <w:pStyle w:val="Glava"/>
    </w:pPr>
    <w:r>
      <w:rPr>
        <w:noProof/>
        <w:lang w:eastAsia="sl-SI"/>
      </w:rPr>
      <w:drawing>
        <wp:anchor distT="0" distB="0" distL="114300" distR="114300" simplePos="0" relativeHeight="251658240" behindDoc="1" locked="0" layoutInCell="1" allowOverlap="1" wp14:anchorId="1F1B649D" wp14:editId="78EFA536">
          <wp:simplePos x="0" y="0"/>
          <wp:positionH relativeFrom="page">
            <wp:posOffset>436880</wp:posOffset>
          </wp:positionH>
          <wp:positionV relativeFrom="page">
            <wp:posOffset>648335</wp:posOffset>
          </wp:positionV>
          <wp:extent cx="2372360" cy="313055"/>
          <wp:effectExtent l="0" t="0" r="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4AE81E" w14:textId="42E4D42E" w:rsidR="00D933DB" w:rsidRDefault="00D933DB" w:rsidP="00A07395">
    <w:pPr>
      <w:pStyle w:val="Glava"/>
    </w:pPr>
  </w:p>
  <w:p w14:paraId="20B788C3" w14:textId="350B802E" w:rsidR="00D933DB" w:rsidRDefault="00D933DB" w:rsidP="00A07395">
    <w:pPr>
      <w:pStyle w:val="Glava"/>
      <w:tabs>
        <w:tab w:val="left" w:pos="5112"/>
      </w:tabs>
      <w:spacing w:before="120" w:line="240" w:lineRule="exact"/>
      <w:rPr>
        <w:rFonts w:cs="Arial"/>
        <w:sz w:val="16"/>
      </w:rPr>
    </w:pPr>
  </w:p>
  <w:p w14:paraId="3C066DB8" w14:textId="77777777" w:rsidR="00D933DB" w:rsidRPr="00291380" w:rsidRDefault="00D933DB" w:rsidP="00A07395">
    <w:pPr>
      <w:pStyle w:val="Glava"/>
      <w:tabs>
        <w:tab w:val="clear" w:pos="4536"/>
        <w:tab w:val="left" w:pos="5112"/>
      </w:tabs>
      <w:spacing w:line="240" w:lineRule="exact"/>
      <w:rPr>
        <w:rFonts w:eastAsia="Times New Roman" w:cs="Arial"/>
        <w:sz w:val="16"/>
        <w:szCs w:val="24"/>
      </w:rPr>
    </w:pPr>
    <w:r>
      <w:rPr>
        <w:rFonts w:cs="Arial"/>
        <w:noProof/>
        <w:sz w:val="16"/>
        <w:lang w:eastAsia="sl-SI"/>
      </w:rPr>
      <mc:AlternateContent>
        <mc:Choice Requires="wps">
          <w:drawing>
            <wp:anchor distT="0" distB="0" distL="114300" distR="114300" simplePos="0" relativeHeight="251657216" behindDoc="0" locked="0" layoutInCell="0" allowOverlap="1" wp14:anchorId="1CA20214" wp14:editId="0E367DAE">
              <wp:simplePos x="0" y="0"/>
              <wp:positionH relativeFrom="column">
                <wp:posOffset>-463550</wp:posOffset>
              </wp:positionH>
              <wp:positionV relativeFrom="page">
                <wp:posOffset>3600450</wp:posOffset>
              </wp:positionV>
              <wp:extent cx="215900" cy="0"/>
              <wp:effectExtent l="12700" t="9525" r="9525" b="952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FDD8F9" id="_x0000_t32" coordsize="21600,21600" o:spt="32" o:oned="t" path="m,l21600,21600e" filled="f">
              <v:path arrowok="t" fillok="f" o:connecttype="none"/>
              <o:lock v:ext="edit" shapetype="t"/>
            </v:shapetype>
            <v:shape id="AutoShape 6"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" o:allowincell="f" strokecolor="#529dba" strokeweight=".5pt">
              <w10:wrap anchory="page"/>
            </v:shape>
          </w:pict>
        </mc:Fallback>
      </mc:AlternateContent>
    </w:r>
    <w:r w:rsidRPr="00291380">
      <w:rPr>
        <w:rFonts w:eastAsia="Times New Roman" w:cs="Arial"/>
        <w:sz w:val="16"/>
        <w:szCs w:val="24"/>
      </w:rPr>
      <w:t>Tržaška cesta 21, 1000 Ljubljana</w:t>
    </w:r>
    <w:r w:rsidRPr="00291380">
      <w:rPr>
        <w:rFonts w:eastAsia="Times New Roman" w:cs="Arial"/>
        <w:sz w:val="16"/>
        <w:szCs w:val="24"/>
      </w:rPr>
      <w:tab/>
    </w:r>
    <w:r>
      <w:rPr>
        <w:rFonts w:eastAsia="Times New Roman" w:cs="Arial"/>
        <w:sz w:val="16"/>
        <w:szCs w:val="24"/>
      </w:rPr>
      <w:t>T: 01 478 83 30</w:t>
    </w:r>
  </w:p>
  <w:p w14:paraId="5DABED41" w14:textId="77777777" w:rsidR="00D933DB" w:rsidRPr="00291380" w:rsidRDefault="00D933DB" w:rsidP="00A07395">
    <w:pPr>
      <w:tabs>
        <w:tab w:val="left" w:pos="5112"/>
      </w:tabs>
      <w:spacing w:line="240" w:lineRule="exact"/>
      <w:jc w:val="left"/>
      <w:rPr>
        <w:rFonts w:eastAsia="Times New Roman" w:cs="Arial"/>
        <w:sz w:val="16"/>
        <w:szCs w:val="24"/>
      </w:rPr>
    </w:pPr>
    <w:r>
      <w:rPr>
        <w:rFonts w:eastAsia="Times New Roman" w:cs="Arial"/>
        <w:sz w:val="16"/>
        <w:szCs w:val="24"/>
      </w:rPr>
      <w:tab/>
      <w:t>F: 01 478 83 31</w:t>
    </w:r>
  </w:p>
  <w:p w14:paraId="27B9C668" w14:textId="77777777" w:rsidR="00D933DB" w:rsidRPr="00291380" w:rsidRDefault="00D933DB" w:rsidP="00A07395">
    <w:pPr>
      <w:tabs>
        <w:tab w:val="left" w:pos="5112"/>
      </w:tabs>
      <w:spacing w:line="240" w:lineRule="exact"/>
      <w:jc w:val="left"/>
      <w:rPr>
        <w:rFonts w:eastAsia="Times New Roman" w:cs="Arial"/>
        <w:sz w:val="16"/>
        <w:szCs w:val="24"/>
      </w:rPr>
    </w:pPr>
    <w:r w:rsidRPr="00291380">
      <w:rPr>
        <w:rFonts w:eastAsia="Times New Roman" w:cs="Arial"/>
        <w:sz w:val="16"/>
        <w:szCs w:val="24"/>
      </w:rPr>
      <w:tab/>
      <w:t>E: gp.mju@gov.si</w:t>
    </w:r>
  </w:p>
  <w:p w14:paraId="1CFD5DEC" w14:textId="77777777" w:rsidR="00D933DB" w:rsidRPr="00291380" w:rsidRDefault="00D933DB" w:rsidP="00A07395">
    <w:pPr>
      <w:tabs>
        <w:tab w:val="left" w:pos="5112"/>
      </w:tabs>
      <w:spacing w:line="240" w:lineRule="exact"/>
      <w:jc w:val="left"/>
      <w:rPr>
        <w:rFonts w:eastAsia="Times New Roman" w:cs="Arial"/>
        <w:sz w:val="16"/>
        <w:szCs w:val="24"/>
      </w:rPr>
    </w:pPr>
    <w:r w:rsidRPr="00291380">
      <w:rPr>
        <w:rFonts w:eastAsia="Times New Roman" w:cs="Arial"/>
        <w:sz w:val="16"/>
        <w:szCs w:val="24"/>
      </w:rPr>
      <w:tab/>
      <w:t>www.mju.gov.si</w:t>
    </w:r>
  </w:p>
  <w:p w14:paraId="3F08EDEB" w14:textId="77777777" w:rsidR="00D933DB" w:rsidRPr="008F3500" w:rsidRDefault="00D933DB" w:rsidP="00A07395">
    <w:pPr>
      <w:pStyle w:val="Glava"/>
      <w:tabs>
        <w:tab w:val="left" w:pos="284"/>
        <w:tab w:val="left" w:pos="5112"/>
      </w:tabs>
      <w:spacing w:before="120" w:line="240" w:lineRule="exact"/>
      <w:rPr>
        <w:rFonts w:cs="Arial"/>
        <w:sz w:val="16"/>
      </w:rPr>
    </w:pPr>
  </w:p>
  <w:p w14:paraId="03828885" w14:textId="77777777" w:rsidR="00D933DB" w:rsidRDefault="00D933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B8767BD"/>
    <w:multiLevelType w:val="hybridMultilevel"/>
    <w:tmpl w:val="AB8802E0"/>
    <w:lvl w:ilvl="0" w:tplc="AEF0CD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4A74AA"/>
    <w:multiLevelType w:val="hybridMultilevel"/>
    <w:tmpl w:val="CF3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4F0534"/>
    <w:multiLevelType w:val="hybridMultilevel"/>
    <w:tmpl w:val="9708732A"/>
    <w:lvl w:ilvl="0" w:tplc="94E0E0E6">
      <w:start w:val="1"/>
      <w:numFmt w:val="lowerLetter"/>
      <w:lvlText w:val="%1)"/>
      <w:lvlJc w:val="left"/>
      <w:pPr>
        <w:ind w:left="870" w:hanging="360"/>
      </w:pPr>
      <w:rPr>
        <w:rFonts w:hint="default"/>
        <w:b/>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FF31C7B"/>
    <w:multiLevelType w:val="hybridMultilevel"/>
    <w:tmpl w:val="0AFA86D2"/>
    <w:lvl w:ilvl="0" w:tplc="98407720">
      <w:start w:val="1"/>
      <w:numFmt w:val="decimal"/>
      <w:lvlText w:val="%1. "/>
      <w:lvlJc w:val="left"/>
      <w:pPr>
        <w:ind w:left="1260" w:hanging="360"/>
      </w:pPr>
      <w:rPr>
        <w:rFonts w:hint="default"/>
      </w:rPr>
    </w:lvl>
    <w:lvl w:ilvl="1" w:tplc="04240019">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1" w15:restartNumberingAfterBreak="0">
    <w:nsid w:val="43BE1397"/>
    <w:multiLevelType w:val="hybridMultilevel"/>
    <w:tmpl w:val="9E268F48"/>
    <w:lvl w:ilvl="0" w:tplc="2542E14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A52F0B"/>
    <w:multiLevelType w:val="hybridMultilevel"/>
    <w:tmpl w:val="E8967D9E"/>
    <w:lvl w:ilvl="0" w:tplc="72E8AA10">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A2250B3"/>
    <w:multiLevelType w:val="hybridMultilevel"/>
    <w:tmpl w:val="21C03F38"/>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7D13B9"/>
    <w:multiLevelType w:val="hybridMultilevel"/>
    <w:tmpl w:val="5AD4D51E"/>
    <w:lvl w:ilvl="0" w:tplc="6C8CCD90">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E842A90"/>
    <w:multiLevelType w:val="hybridMultilevel"/>
    <w:tmpl w:val="201ACB60"/>
    <w:lvl w:ilvl="0" w:tplc="C82CC0AE">
      <w:start w:val="1"/>
      <w:numFmt w:val="decimal"/>
      <w:lvlText w:val="%1."/>
      <w:lvlJc w:val="left"/>
      <w:pPr>
        <w:ind w:left="1020" w:hanging="360"/>
      </w:pPr>
    </w:lvl>
    <w:lvl w:ilvl="1" w:tplc="6C5A41C6">
      <w:start w:val="1"/>
      <w:numFmt w:val="decimal"/>
      <w:lvlText w:val="%2."/>
      <w:lvlJc w:val="left"/>
      <w:pPr>
        <w:ind w:left="1020" w:hanging="360"/>
      </w:pPr>
    </w:lvl>
    <w:lvl w:ilvl="2" w:tplc="9FE82330">
      <w:start w:val="1"/>
      <w:numFmt w:val="decimal"/>
      <w:lvlText w:val="%3."/>
      <w:lvlJc w:val="left"/>
      <w:pPr>
        <w:ind w:left="1020" w:hanging="360"/>
      </w:pPr>
    </w:lvl>
    <w:lvl w:ilvl="3" w:tplc="2E9A3DEA">
      <w:start w:val="1"/>
      <w:numFmt w:val="decimal"/>
      <w:lvlText w:val="%4."/>
      <w:lvlJc w:val="left"/>
      <w:pPr>
        <w:ind w:left="1020" w:hanging="360"/>
      </w:pPr>
    </w:lvl>
    <w:lvl w:ilvl="4" w:tplc="CC240E4C">
      <w:start w:val="1"/>
      <w:numFmt w:val="decimal"/>
      <w:lvlText w:val="%5."/>
      <w:lvlJc w:val="left"/>
      <w:pPr>
        <w:ind w:left="1020" w:hanging="360"/>
      </w:pPr>
    </w:lvl>
    <w:lvl w:ilvl="5" w:tplc="ED543E10">
      <w:start w:val="1"/>
      <w:numFmt w:val="decimal"/>
      <w:lvlText w:val="%6."/>
      <w:lvlJc w:val="left"/>
      <w:pPr>
        <w:ind w:left="1020" w:hanging="360"/>
      </w:pPr>
    </w:lvl>
    <w:lvl w:ilvl="6" w:tplc="6110FB66">
      <w:start w:val="1"/>
      <w:numFmt w:val="decimal"/>
      <w:lvlText w:val="%7."/>
      <w:lvlJc w:val="left"/>
      <w:pPr>
        <w:ind w:left="1020" w:hanging="360"/>
      </w:pPr>
    </w:lvl>
    <w:lvl w:ilvl="7" w:tplc="17047DD6">
      <w:start w:val="1"/>
      <w:numFmt w:val="decimal"/>
      <w:lvlText w:val="%8."/>
      <w:lvlJc w:val="left"/>
      <w:pPr>
        <w:ind w:left="1020" w:hanging="360"/>
      </w:pPr>
    </w:lvl>
    <w:lvl w:ilvl="8" w:tplc="F83843FC">
      <w:start w:val="1"/>
      <w:numFmt w:val="decimal"/>
      <w:lvlText w:val="%9."/>
      <w:lvlJc w:val="left"/>
      <w:pPr>
        <w:ind w:left="1020" w:hanging="360"/>
      </w:pPr>
    </w:lvl>
  </w:abstractNum>
  <w:abstractNum w:abstractNumId="18" w15:restartNumberingAfterBreak="0">
    <w:nsid w:val="5F266DB8"/>
    <w:multiLevelType w:val="hybridMultilevel"/>
    <w:tmpl w:val="E1586FB6"/>
    <w:lvl w:ilvl="0" w:tplc="0424000F">
      <w:start w:val="1"/>
      <w:numFmt w:val="decimal"/>
      <w:lvlText w:val="%1."/>
      <w:lvlJc w:val="left"/>
      <w:pPr>
        <w:ind w:left="1230" w:hanging="360"/>
      </w:pPr>
    </w:lvl>
    <w:lvl w:ilvl="1" w:tplc="04240019" w:tentative="1">
      <w:start w:val="1"/>
      <w:numFmt w:val="lowerLetter"/>
      <w:lvlText w:val="%2."/>
      <w:lvlJc w:val="left"/>
      <w:pPr>
        <w:ind w:left="1950" w:hanging="360"/>
      </w:pPr>
    </w:lvl>
    <w:lvl w:ilvl="2" w:tplc="0424001B" w:tentative="1">
      <w:start w:val="1"/>
      <w:numFmt w:val="lowerRoman"/>
      <w:lvlText w:val="%3."/>
      <w:lvlJc w:val="right"/>
      <w:pPr>
        <w:ind w:left="2670" w:hanging="180"/>
      </w:pPr>
    </w:lvl>
    <w:lvl w:ilvl="3" w:tplc="0424000F" w:tentative="1">
      <w:start w:val="1"/>
      <w:numFmt w:val="decimal"/>
      <w:lvlText w:val="%4."/>
      <w:lvlJc w:val="left"/>
      <w:pPr>
        <w:ind w:left="3390" w:hanging="360"/>
      </w:pPr>
    </w:lvl>
    <w:lvl w:ilvl="4" w:tplc="04240019" w:tentative="1">
      <w:start w:val="1"/>
      <w:numFmt w:val="lowerLetter"/>
      <w:lvlText w:val="%5."/>
      <w:lvlJc w:val="left"/>
      <w:pPr>
        <w:ind w:left="4110" w:hanging="360"/>
      </w:pPr>
    </w:lvl>
    <w:lvl w:ilvl="5" w:tplc="0424001B" w:tentative="1">
      <w:start w:val="1"/>
      <w:numFmt w:val="lowerRoman"/>
      <w:lvlText w:val="%6."/>
      <w:lvlJc w:val="right"/>
      <w:pPr>
        <w:ind w:left="4830" w:hanging="180"/>
      </w:pPr>
    </w:lvl>
    <w:lvl w:ilvl="6" w:tplc="0424000F" w:tentative="1">
      <w:start w:val="1"/>
      <w:numFmt w:val="decimal"/>
      <w:lvlText w:val="%7."/>
      <w:lvlJc w:val="left"/>
      <w:pPr>
        <w:ind w:left="5550" w:hanging="360"/>
      </w:pPr>
    </w:lvl>
    <w:lvl w:ilvl="7" w:tplc="04240019" w:tentative="1">
      <w:start w:val="1"/>
      <w:numFmt w:val="lowerLetter"/>
      <w:lvlText w:val="%8."/>
      <w:lvlJc w:val="left"/>
      <w:pPr>
        <w:ind w:left="6270" w:hanging="360"/>
      </w:pPr>
    </w:lvl>
    <w:lvl w:ilvl="8" w:tplc="0424001B" w:tentative="1">
      <w:start w:val="1"/>
      <w:numFmt w:val="lowerRoman"/>
      <w:lvlText w:val="%9."/>
      <w:lvlJc w:val="right"/>
      <w:pPr>
        <w:ind w:left="6990" w:hanging="180"/>
      </w:pPr>
    </w:lvl>
  </w:abstractNum>
  <w:abstractNum w:abstractNumId="19" w15:restartNumberingAfterBreak="0">
    <w:nsid w:val="5F6D23CD"/>
    <w:multiLevelType w:val="hybridMultilevel"/>
    <w:tmpl w:val="76EE2D28"/>
    <w:lvl w:ilvl="0" w:tplc="0424000F">
      <w:start w:val="1"/>
      <w:numFmt w:val="decimal"/>
      <w:lvlText w:val="%1."/>
      <w:lvlJc w:val="left"/>
      <w:pPr>
        <w:ind w:left="1230" w:hanging="360"/>
      </w:pPr>
    </w:lvl>
    <w:lvl w:ilvl="1" w:tplc="04240019" w:tentative="1">
      <w:start w:val="1"/>
      <w:numFmt w:val="lowerLetter"/>
      <w:lvlText w:val="%2."/>
      <w:lvlJc w:val="left"/>
      <w:pPr>
        <w:ind w:left="1950" w:hanging="360"/>
      </w:pPr>
    </w:lvl>
    <w:lvl w:ilvl="2" w:tplc="0424001B" w:tentative="1">
      <w:start w:val="1"/>
      <w:numFmt w:val="lowerRoman"/>
      <w:lvlText w:val="%3."/>
      <w:lvlJc w:val="right"/>
      <w:pPr>
        <w:ind w:left="2670" w:hanging="180"/>
      </w:pPr>
    </w:lvl>
    <w:lvl w:ilvl="3" w:tplc="0424000F" w:tentative="1">
      <w:start w:val="1"/>
      <w:numFmt w:val="decimal"/>
      <w:lvlText w:val="%4."/>
      <w:lvlJc w:val="left"/>
      <w:pPr>
        <w:ind w:left="3390" w:hanging="360"/>
      </w:pPr>
    </w:lvl>
    <w:lvl w:ilvl="4" w:tplc="04240019" w:tentative="1">
      <w:start w:val="1"/>
      <w:numFmt w:val="lowerLetter"/>
      <w:lvlText w:val="%5."/>
      <w:lvlJc w:val="left"/>
      <w:pPr>
        <w:ind w:left="4110" w:hanging="360"/>
      </w:pPr>
    </w:lvl>
    <w:lvl w:ilvl="5" w:tplc="0424001B" w:tentative="1">
      <w:start w:val="1"/>
      <w:numFmt w:val="lowerRoman"/>
      <w:lvlText w:val="%6."/>
      <w:lvlJc w:val="right"/>
      <w:pPr>
        <w:ind w:left="4830" w:hanging="180"/>
      </w:pPr>
    </w:lvl>
    <w:lvl w:ilvl="6" w:tplc="0424000F" w:tentative="1">
      <w:start w:val="1"/>
      <w:numFmt w:val="decimal"/>
      <w:lvlText w:val="%7."/>
      <w:lvlJc w:val="left"/>
      <w:pPr>
        <w:ind w:left="5550" w:hanging="360"/>
      </w:pPr>
    </w:lvl>
    <w:lvl w:ilvl="7" w:tplc="04240019" w:tentative="1">
      <w:start w:val="1"/>
      <w:numFmt w:val="lowerLetter"/>
      <w:lvlText w:val="%8."/>
      <w:lvlJc w:val="left"/>
      <w:pPr>
        <w:ind w:left="6270" w:hanging="360"/>
      </w:pPr>
    </w:lvl>
    <w:lvl w:ilvl="8" w:tplc="0424001B" w:tentative="1">
      <w:start w:val="1"/>
      <w:numFmt w:val="lowerRoman"/>
      <w:lvlText w:val="%9."/>
      <w:lvlJc w:val="right"/>
      <w:pPr>
        <w:ind w:left="6990" w:hanging="180"/>
      </w:p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C5B39A1"/>
    <w:multiLevelType w:val="hybridMultilevel"/>
    <w:tmpl w:val="B8647D58"/>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7033319B"/>
    <w:multiLevelType w:val="hybridMultilevel"/>
    <w:tmpl w:val="88C2E6F6"/>
    <w:lvl w:ilvl="0" w:tplc="F070A4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1E650E3"/>
    <w:multiLevelType w:val="hybridMultilevel"/>
    <w:tmpl w:val="96549470"/>
    <w:lvl w:ilvl="0" w:tplc="B0342684">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36256C8"/>
    <w:multiLevelType w:val="hybridMultilevel"/>
    <w:tmpl w:val="FA426728"/>
    <w:lvl w:ilvl="0" w:tplc="0AD6FCB6">
      <w:start w:val="1"/>
      <w:numFmt w:val="decimal"/>
      <w:lvlText w:val="%1."/>
      <w:lvlJc w:val="left"/>
      <w:pPr>
        <w:tabs>
          <w:tab w:val="num" w:pos="510"/>
        </w:tabs>
        <w:ind w:left="510" w:hanging="51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187F74"/>
    <w:multiLevelType w:val="hybridMultilevel"/>
    <w:tmpl w:val="B860E62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07840490">
    <w:abstractNumId w:val="22"/>
  </w:num>
  <w:num w:numId="2" w16cid:durableId="1730108908">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86855756">
    <w:abstractNumId w:val="20"/>
  </w:num>
  <w:num w:numId="4" w16cid:durableId="1141113354">
    <w:abstractNumId w:val="10"/>
  </w:num>
  <w:num w:numId="5" w16cid:durableId="1921406335">
    <w:abstractNumId w:val="3"/>
  </w:num>
  <w:num w:numId="6" w16cid:durableId="1066686625">
    <w:abstractNumId w:val="1"/>
  </w:num>
  <w:num w:numId="7" w16cid:durableId="359476523">
    <w:abstractNumId w:val="9"/>
  </w:num>
  <w:num w:numId="8" w16cid:durableId="266928300">
    <w:abstractNumId w:val="21"/>
  </w:num>
  <w:num w:numId="9" w16cid:durableId="1446463675">
    <w:abstractNumId w:val="0"/>
  </w:num>
  <w:num w:numId="10" w16cid:durableId="1941326946">
    <w:abstractNumId w:val="6"/>
  </w:num>
  <w:num w:numId="11" w16cid:durableId="936641111">
    <w:abstractNumId w:val="14"/>
  </w:num>
  <w:num w:numId="12" w16cid:durableId="78801054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16cid:durableId="139836401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16cid:durableId="1845626106">
    <w:abstractNumId w:val="2"/>
  </w:num>
  <w:num w:numId="15" w16cid:durableId="2037582696">
    <w:abstractNumId w:val="23"/>
  </w:num>
  <w:num w:numId="16" w16cid:durableId="175415978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16cid:durableId="1062942149">
    <w:abstractNumId w:val="27"/>
  </w:num>
  <w:num w:numId="18" w16cid:durableId="1240794747">
    <w:abstractNumId w:val="16"/>
  </w:num>
  <w:num w:numId="19" w16cid:durableId="974600598">
    <w:abstractNumId w:val="25"/>
  </w:num>
  <w:num w:numId="20" w16cid:durableId="502670888">
    <w:abstractNumId w:val="11"/>
  </w:num>
  <w:num w:numId="21" w16cid:durableId="126985533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8111637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505512405">
    <w:abstractNumId w:val="13"/>
  </w:num>
  <w:num w:numId="24" w16cid:durableId="2108689352">
    <w:abstractNumId w:val="12"/>
  </w:num>
  <w:num w:numId="25" w16cid:durableId="731581783">
    <w:abstractNumId w:val="8"/>
  </w:num>
  <w:num w:numId="26" w16cid:durableId="1231229115">
    <w:abstractNumId w:val="18"/>
  </w:num>
  <w:num w:numId="27" w16cid:durableId="574703794">
    <w:abstractNumId w:val="24"/>
  </w:num>
  <w:num w:numId="28" w16cid:durableId="2142378149">
    <w:abstractNumId w:val="15"/>
  </w:num>
  <w:num w:numId="29" w16cid:durableId="2013295193">
    <w:abstractNumId w:val="26"/>
  </w:num>
  <w:num w:numId="30" w16cid:durableId="1087728413">
    <w:abstractNumId w:val="5"/>
  </w:num>
  <w:num w:numId="31" w16cid:durableId="1013459779">
    <w:abstractNumId w:val="4"/>
  </w:num>
  <w:num w:numId="32" w16cid:durableId="850686318">
    <w:abstractNumId w:val="17"/>
  </w:num>
  <w:num w:numId="33" w16cid:durableId="137496377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ttachedTemplate r:id="rId1"/>
  <w:documentProtection w:edit="readOnly" w:enforcement="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2C"/>
    <w:rsid w:val="0000139C"/>
    <w:rsid w:val="000015CD"/>
    <w:rsid w:val="00001667"/>
    <w:rsid w:val="00001DA1"/>
    <w:rsid w:val="00002A2A"/>
    <w:rsid w:val="00004B23"/>
    <w:rsid w:val="00005E69"/>
    <w:rsid w:val="00005F4B"/>
    <w:rsid w:val="00006B1A"/>
    <w:rsid w:val="00007A20"/>
    <w:rsid w:val="00007DD3"/>
    <w:rsid w:val="00007FF5"/>
    <w:rsid w:val="00010E37"/>
    <w:rsid w:val="00010E67"/>
    <w:rsid w:val="000114FF"/>
    <w:rsid w:val="000119A2"/>
    <w:rsid w:val="00011ADB"/>
    <w:rsid w:val="00011FB7"/>
    <w:rsid w:val="00012BC1"/>
    <w:rsid w:val="000131F9"/>
    <w:rsid w:val="00013830"/>
    <w:rsid w:val="00014AA2"/>
    <w:rsid w:val="000157A5"/>
    <w:rsid w:val="00015DD6"/>
    <w:rsid w:val="0001660C"/>
    <w:rsid w:val="0001664B"/>
    <w:rsid w:val="00020277"/>
    <w:rsid w:val="00020FC5"/>
    <w:rsid w:val="000212EB"/>
    <w:rsid w:val="00024C6A"/>
    <w:rsid w:val="000253D1"/>
    <w:rsid w:val="00025401"/>
    <w:rsid w:val="0002603D"/>
    <w:rsid w:val="000265F9"/>
    <w:rsid w:val="0002741F"/>
    <w:rsid w:val="0002767E"/>
    <w:rsid w:val="00031399"/>
    <w:rsid w:val="00032635"/>
    <w:rsid w:val="00032B84"/>
    <w:rsid w:val="00033810"/>
    <w:rsid w:val="00033938"/>
    <w:rsid w:val="000344DF"/>
    <w:rsid w:val="0003458C"/>
    <w:rsid w:val="00035533"/>
    <w:rsid w:val="0003725A"/>
    <w:rsid w:val="000400AB"/>
    <w:rsid w:val="000413E4"/>
    <w:rsid w:val="00043327"/>
    <w:rsid w:val="000439BA"/>
    <w:rsid w:val="00044B6A"/>
    <w:rsid w:val="00044FC4"/>
    <w:rsid w:val="00046A36"/>
    <w:rsid w:val="00046F8C"/>
    <w:rsid w:val="000474E5"/>
    <w:rsid w:val="000510A6"/>
    <w:rsid w:val="00053757"/>
    <w:rsid w:val="00053924"/>
    <w:rsid w:val="00053B35"/>
    <w:rsid w:val="00054127"/>
    <w:rsid w:val="00054D23"/>
    <w:rsid w:val="00054F30"/>
    <w:rsid w:val="0005541C"/>
    <w:rsid w:val="000558C0"/>
    <w:rsid w:val="0005594F"/>
    <w:rsid w:val="00055D12"/>
    <w:rsid w:val="00056141"/>
    <w:rsid w:val="00057055"/>
    <w:rsid w:val="00060C01"/>
    <w:rsid w:val="00060E2A"/>
    <w:rsid w:val="00060E89"/>
    <w:rsid w:val="0006117D"/>
    <w:rsid w:val="00061358"/>
    <w:rsid w:val="000629A5"/>
    <w:rsid w:val="00063484"/>
    <w:rsid w:val="00063F97"/>
    <w:rsid w:val="000641CA"/>
    <w:rsid w:val="0006500B"/>
    <w:rsid w:val="000665FB"/>
    <w:rsid w:val="0006669E"/>
    <w:rsid w:val="00066D21"/>
    <w:rsid w:val="0007004C"/>
    <w:rsid w:val="0007095E"/>
    <w:rsid w:val="0007194B"/>
    <w:rsid w:val="000731BD"/>
    <w:rsid w:val="0007489D"/>
    <w:rsid w:val="000749DF"/>
    <w:rsid w:val="00075222"/>
    <w:rsid w:val="000757BF"/>
    <w:rsid w:val="00075C79"/>
    <w:rsid w:val="000764C0"/>
    <w:rsid w:val="00076FD0"/>
    <w:rsid w:val="00077587"/>
    <w:rsid w:val="00077AE0"/>
    <w:rsid w:val="00077BD5"/>
    <w:rsid w:val="00080751"/>
    <w:rsid w:val="00081866"/>
    <w:rsid w:val="0008262D"/>
    <w:rsid w:val="000828DB"/>
    <w:rsid w:val="000830B5"/>
    <w:rsid w:val="00083EE5"/>
    <w:rsid w:val="000846B1"/>
    <w:rsid w:val="0008591A"/>
    <w:rsid w:val="00085BBC"/>
    <w:rsid w:val="0008609A"/>
    <w:rsid w:val="000863BC"/>
    <w:rsid w:val="0008657F"/>
    <w:rsid w:val="00086776"/>
    <w:rsid w:val="00087954"/>
    <w:rsid w:val="000905B7"/>
    <w:rsid w:val="000918E8"/>
    <w:rsid w:val="00091D05"/>
    <w:rsid w:val="000922C8"/>
    <w:rsid w:val="00092E35"/>
    <w:rsid w:val="00094A70"/>
    <w:rsid w:val="00095CB3"/>
    <w:rsid w:val="000965DF"/>
    <w:rsid w:val="00096CFE"/>
    <w:rsid w:val="00097955"/>
    <w:rsid w:val="00097A70"/>
    <w:rsid w:val="000A1548"/>
    <w:rsid w:val="000A1D9F"/>
    <w:rsid w:val="000A2B3A"/>
    <w:rsid w:val="000A351D"/>
    <w:rsid w:val="000A4571"/>
    <w:rsid w:val="000A4B6A"/>
    <w:rsid w:val="000A7560"/>
    <w:rsid w:val="000B074F"/>
    <w:rsid w:val="000B1406"/>
    <w:rsid w:val="000B3FCA"/>
    <w:rsid w:val="000B463B"/>
    <w:rsid w:val="000B66C4"/>
    <w:rsid w:val="000B6E80"/>
    <w:rsid w:val="000B7A9C"/>
    <w:rsid w:val="000C0283"/>
    <w:rsid w:val="000C14A1"/>
    <w:rsid w:val="000C2FE6"/>
    <w:rsid w:val="000C3620"/>
    <w:rsid w:val="000C38E5"/>
    <w:rsid w:val="000C4189"/>
    <w:rsid w:val="000C5083"/>
    <w:rsid w:val="000C541C"/>
    <w:rsid w:val="000C5972"/>
    <w:rsid w:val="000C5B69"/>
    <w:rsid w:val="000C735E"/>
    <w:rsid w:val="000C75D6"/>
    <w:rsid w:val="000C78CB"/>
    <w:rsid w:val="000C799C"/>
    <w:rsid w:val="000D092F"/>
    <w:rsid w:val="000D0D68"/>
    <w:rsid w:val="000D1628"/>
    <w:rsid w:val="000D1BC0"/>
    <w:rsid w:val="000D2543"/>
    <w:rsid w:val="000D2FA5"/>
    <w:rsid w:val="000D3158"/>
    <w:rsid w:val="000D341B"/>
    <w:rsid w:val="000D4491"/>
    <w:rsid w:val="000D562B"/>
    <w:rsid w:val="000D56E1"/>
    <w:rsid w:val="000D5BCD"/>
    <w:rsid w:val="000D5FE4"/>
    <w:rsid w:val="000D6794"/>
    <w:rsid w:val="000D7000"/>
    <w:rsid w:val="000D722E"/>
    <w:rsid w:val="000E072F"/>
    <w:rsid w:val="000E2240"/>
    <w:rsid w:val="000E2AF5"/>
    <w:rsid w:val="000E359F"/>
    <w:rsid w:val="000E594F"/>
    <w:rsid w:val="000E5DEC"/>
    <w:rsid w:val="000E6B42"/>
    <w:rsid w:val="000E7A1E"/>
    <w:rsid w:val="000E7E80"/>
    <w:rsid w:val="000F041A"/>
    <w:rsid w:val="000F09DB"/>
    <w:rsid w:val="000F4D24"/>
    <w:rsid w:val="000F4D93"/>
    <w:rsid w:val="000F75C6"/>
    <w:rsid w:val="000F76EA"/>
    <w:rsid w:val="000F7B2E"/>
    <w:rsid w:val="0010091F"/>
    <w:rsid w:val="00101682"/>
    <w:rsid w:val="00102042"/>
    <w:rsid w:val="001027B4"/>
    <w:rsid w:val="00102AAE"/>
    <w:rsid w:val="00103D55"/>
    <w:rsid w:val="00104796"/>
    <w:rsid w:val="00106617"/>
    <w:rsid w:val="00107834"/>
    <w:rsid w:val="00107913"/>
    <w:rsid w:val="00107DA3"/>
    <w:rsid w:val="00112F62"/>
    <w:rsid w:val="00113126"/>
    <w:rsid w:val="0011487E"/>
    <w:rsid w:val="0011549B"/>
    <w:rsid w:val="001156D6"/>
    <w:rsid w:val="00115DC5"/>
    <w:rsid w:val="00115FF0"/>
    <w:rsid w:val="0011613B"/>
    <w:rsid w:val="00116A94"/>
    <w:rsid w:val="00120550"/>
    <w:rsid w:val="001211BE"/>
    <w:rsid w:val="001211CA"/>
    <w:rsid w:val="0012226D"/>
    <w:rsid w:val="00122D3B"/>
    <w:rsid w:val="00124256"/>
    <w:rsid w:val="001242AD"/>
    <w:rsid w:val="00124C08"/>
    <w:rsid w:val="00124C54"/>
    <w:rsid w:val="00125CDA"/>
    <w:rsid w:val="00126055"/>
    <w:rsid w:val="00126FA0"/>
    <w:rsid w:val="0013126C"/>
    <w:rsid w:val="00131445"/>
    <w:rsid w:val="00131590"/>
    <w:rsid w:val="001317DD"/>
    <w:rsid w:val="00131CF2"/>
    <w:rsid w:val="0013328A"/>
    <w:rsid w:val="00133581"/>
    <w:rsid w:val="001337C9"/>
    <w:rsid w:val="00134E76"/>
    <w:rsid w:val="001360E0"/>
    <w:rsid w:val="001365A4"/>
    <w:rsid w:val="00137731"/>
    <w:rsid w:val="00140271"/>
    <w:rsid w:val="00140732"/>
    <w:rsid w:val="001416C1"/>
    <w:rsid w:val="00142EA9"/>
    <w:rsid w:val="00146467"/>
    <w:rsid w:val="0014694B"/>
    <w:rsid w:val="00147EA5"/>
    <w:rsid w:val="00152883"/>
    <w:rsid w:val="00152B13"/>
    <w:rsid w:val="001530C7"/>
    <w:rsid w:val="0015510C"/>
    <w:rsid w:val="00155529"/>
    <w:rsid w:val="00155D40"/>
    <w:rsid w:val="00156FF0"/>
    <w:rsid w:val="001574DE"/>
    <w:rsid w:val="00160541"/>
    <w:rsid w:val="0016131B"/>
    <w:rsid w:val="001627BE"/>
    <w:rsid w:val="00163655"/>
    <w:rsid w:val="00163FDF"/>
    <w:rsid w:val="001646D3"/>
    <w:rsid w:val="001649A2"/>
    <w:rsid w:val="001650A1"/>
    <w:rsid w:val="00165368"/>
    <w:rsid w:val="00165408"/>
    <w:rsid w:val="001654B9"/>
    <w:rsid w:val="001659E7"/>
    <w:rsid w:val="001673C6"/>
    <w:rsid w:val="001703CD"/>
    <w:rsid w:val="00170625"/>
    <w:rsid w:val="00170626"/>
    <w:rsid w:val="001716C5"/>
    <w:rsid w:val="0017197F"/>
    <w:rsid w:val="0017436F"/>
    <w:rsid w:val="00174D87"/>
    <w:rsid w:val="001774D2"/>
    <w:rsid w:val="0018001A"/>
    <w:rsid w:val="001801DC"/>
    <w:rsid w:val="001818D2"/>
    <w:rsid w:val="00182BED"/>
    <w:rsid w:val="001832E6"/>
    <w:rsid w:val="001839F3"/>
    <w:rsid w:val="00183C76"/>
    <w:rsid w:val="001851AD"/>
    <w:rsid w:val="0018544D"/>
    <w:rsid w:val="00185CA7"/>
    <w:rsid w:val="0018617C"/>
    <w:rsid w:val="00191DE0"/>
    <w:rsid w:val="00191F7A"/>
    <w:rsid w:val="00195B86"/>
    <w:rsid w:val="001963E2"/>
    <w:rsid w:val="0019675B"/>
    <w:rsid w:val="001968A3"/>
    <w:rsid w:val="00196EA8"/>
    <w:rsid w:val="001A01EB"/>
    <w:rsid w:val="001A08CB"/>
    <w:rsid w:val="001A44DE"/>
    <w:rsid w:val="001A467A"/>
    <w:rsid w:val="001A6588"/>
    <w:rsid w:val="001A6646"/>
    <w:rsid w:val="001A6C3C"/>
    <w:rsid w:val="001A703B"/>
    <w:rsid w:val="001B0726"/>
    <w:rsid w:val="001B10FA"/>
    <w:rsid w:val="001B174A"/>
    <w:rsid w:val="001B2EAD"/>
    <w:rsid w:val="001B3302"/>
    <w:rsid w:val="001B38CC"/>
    <w:rsid w:val="001B58B5"/>
    <w:rsid w:val="001B6D8D"/>
    <w:rsid w:val="001B7E59"/>
    <w:rsid w:val="001C0481"/>
    <w:rsid w:val="001C2D2E"/>
    <w:rsid w:val="001C2F69"/>
    <w:rsid w:val="001C303B"/>
    <w:rsid w:val="001C451B"/>
    <w:rsid w:val="001C465D"/>
    <w:rsid w:val="001C5675"/>
    <w:rsid w:val="001C5AE3"/>
    <w:rsid w:val="001C6056"/>
    <w:rsid w:val="001C650C"/>
    <w:rsid w:val="001C6BE9"/>
    <w:rsid w:val="001C6FC8"/>
    <w:rsid w:val="001C7F1C"/>
    <w:rsid w:val="001D0100"/>
    <w:rsid w:val="001D0C56"/>
    <w:rsid w:val="001D0C90"/>
    <w:rsid w:val="001D2ABE"/>
    <w:rsid w:val="001D4054"/>
    <w:rsid w:val="001D46BA"/>
    <w:rsid w:val="001D4857"/>
    <w:rsid w:val="001D4FE9"/>
    <w:rsid w:val="001D692F"/>
    <w:rsid w:val="001D6A0C"/>
    <w:rsid w:val="001D6A27"/>
    <w:rsid w:val="001D6C84"/>
    <w:rsid w:val="001D7317"/>
    <w:rsid w:val="001D73A1"/>
    <w:rsid w:val="001E1E80"/>
    <w:rsid w:val="001E2EA1"/>
    <w:rsid w:val="001E3DE9"/>
    <w:rsid w:val="001E3F17"/>
    <w:rsid w:val="001E55EB"/>
    <w:rsid w:val="001E6639"/>
    <w:rsid w:val="001E685C"/>
    <w:rsid w:val="001E7E0D"/>
    <w:rsid w:val="001E7EC9"/>
    <w:rsid w:val="001F0C07"/>
    <w:rsid w:val="001F10C0"/>
    <w:rsid w:val="001F191F"/>
    <w:rsid w:val="001F22A5"/>
    <w:rsid w:val="001F2C54"/>
    <w:rsid w:val="001F3027"/>
    <w:rsid w:val="001F614F"/>
    <w:rsid w:val="001F6C29"/>
    <w:rsid w:val="001F6F87"/>
    <w:rsid w:val="001F771E"/>
    <w:rsid w:val="00200DA0"/>
    <w:rsid w:val="002012EC"/>
    <w:rsid w:val="002016D3"/>
    <w:rsid w:val="002025DF"/>
    <w:rsid w:val="00202B0C"/>
    <w:rsid w:val="002032E0"/>
    <w:rsid w:val="002039B7"/>
    <w:rsid w:val="00205822"/>
    <w:rsid w:val="00205DB4"/>
    <w:rsid w:val="00206975"/>
    <w:rsid w:val="00210928"/>
    <w:rsid w:val="00210EA5"/>
    <w:rsid w:val="002116F1"/>
    <w:rsid w:val="0021197D"/>
    <w:rsid w:val="0021311C"/>
    <w:rsid w:val="00215212"/>
    <w:rsid w:val="002212D6"/>
    <w:rsid w:val="00222658"/>
    <w:rsid w:val="00223D41"/>
    <w:rsid w:val="00224601"/>
    <w:rsid w:val="002248FD"/>
    <w:rsid w:val="0022522F"/>
    <w:rsid w:val="002262C5"/>
    <w:rsid w:val="00230DAF"/>
    <w:rsid w:val="0023135C"/>
    <w:rsid w:val="0023180C"/>
    <w:rsid w:val="00232A29"/>
    <w:rsid w:val="00232BFA"/>
    <w:rsid w:val="00232F04"/>
    <w:rsid w:val="0023306B"/>
    <w:rsid w:val="002331D0"/>
    <w:rsid w:val="002336D8"/>
    <w:rsid w:val="0023394A"/>
    <w:rsid w:val="00233C6C"/>
    <w:rsid w:val="00233FD2"/>
    <w:rsid w:val="002341E7"/>
    <w:rsid w:val="00234241"/>
    <w:rsid w:val="00234453"/>
    <w:rsid w:val="00234C18"/>
    <w:rsid w:val="002367AB"/>
    <w:rsid w:val="0024012B"/>
    <w:rsid w:val="002416C6"/>
    <w:rsid w:val="00241BE4"/>
    <w:rsid w:val="00242D39"/>
    <w:rsid w:val="002435EB"/>
    <w:rsid w:val="002438CD"/>
    <w:rsid w:val="00244177"/>
    <w:rsid w:val="00244CB6"/>
    <w:rsid w:val="00244E05"/>
    <w:rsid w:val="00244EAA"/>
    <w:rsid w:val="0024527B"/>
    <w:rsid w:val="002463DF"/>
    <w:rsid w:val="002473DB"/>
    <w:rsid w:val="00250583"/>
    <w:rsid w:val="00250608"/>
    <w:rsid w:val="002515AF"/>
    <w:rsid w:val="0025247F"/>
    <w:rsid w:val="00252E34"/>
    <w:rsid w:val="00253CE9"/>
    <w:rsid w:val="00254743"/>
    <w:rsid w:val="002550D6"/>
    <w:rsid w:val="00255517"/>
    <w:rsid w:val="0025569F"/>
    <w:rsid w:val="00256A17"/>
    <w:rsid w:val="00257350"/>
    <w:rsid w:val="00257A73"/>
    <w:rsid w:val="00257BD0"/>
    <w:rsid w:val="00257CED"/>
    <w:rsid w:val="002600C6"/>
    <w:rsid w:val="00261DE5"/>
    <w:rsid w:val="002625CC"/>
    <w:rsid w:val="0026289B"/>
    <w:rsid w:val="00262B87"/>
    <w:rsid w:val="0026320C"/>
    <w:rsid w:val="002639F8"/>
    <w:rsid w:val="00263F7A"/>
    <w:rsid w:val="00264554"/>
    <w:rsid w:val="00265A24"/>
    <w:rsid w:val="00265DD8"/>
    <w:rsid w:val="002662D9"/>
    <w:rsid w:val="00266AF3"/>
    <w:rsid w:val="00266FDA"/>
    <w:rsid w:val="00267747"/>
    <w:rsid w:val="00270180"/>
    <w:rsid w:val="002719D5"/>
    <w:rsid w:val="00272A86"/>
    <w:rsid w:val="00273CDD"/>
    <w:rsid w:val="0027430B"/>
    <w:rsid w:val="00274551"/>
    <w:rsid w:val="002776B8"/>
    <w:rsid w:val="0028021E"/>
    <w:rsid w:val="00280F30"/>
    <w:rsid w:val="00281192"/>
    <w:rsid w:val="002814E9"/>
    <w:rsid w:val="00281AAF"/>
    <w:rsid w:val="00281D28"/>
    <w:rsid w:val="0028286C"/>
    <w:rsid w:val="002832B2"/>
    <w:rsid w:val="00283B62"/>
    <w:rsid w:val="00284079"/>
    <w:rsid w:val="00284CB9"/>
    <w:rsid w:val="002855D0"/>
    <w:rsid w:val="002903E9"/>
    <w:rsid w:val="00291380"/>
    <w:rsid w:val="002918A6"/>
    <w:rsid w:val="00291C8E"/>
    <w:rsid w:val="00292653"/>
    <w:rsid w:val="00292D53"/>
    <w:rsid w:val="00293925"/>
    <w:rsid w:val="00293E05"/>
    <w:rsid w:val="00294A70"/>
    <w:rsid w:val="0029528F"/>
    <w:rsid w:val="002958FE"/>
    <w:rsid w:val="00297874"/>
    <w:rsid w:val="00297EA4"/>
    <w:rsid w:val="002A0254"/>
    <w:rsid w:val="002A0738"/>
    <w:rsid w:val="002A0D02"/>
    <w:rsid w:val="002A17A0"/>
    <w:rsid w:val="002A367F"/>
    <w:rsid w:val="002A47D2"/>
    <w:rsid w:val="002A51D6"/>
    <w:rsid w:val="002A5CCC"/>
    <w:rsid w:val="002A5D07"/>
    <w:rsid w:val="002A61DD"/>
    <w:rsid w:val="002A6853"/>
    <w:rsid w:val="002B01BB"/>
    <w:rsid w:val="002B04E5"/>
    <w:rsid w:val="002B0C97"/>
    <w:rsid w:val="002B10AF"/>
    <w:rsid w:val="002B1C97"/>
    <w:rsid w:val="002B2B13"/>
    <w:rsid w:val="002B2BE8"/>
    <w:rsid w:val="002B2D05"/>
    <w:rsid w:val="002B330E"/>
    <w:rsid w:val="002B3833"/>
    <w:rsid w:val="002B5087"/>
    <w:rsid w:val="002B5236"/>
    <w:rsid w:val="002B5584"/>
    <w:rsid w:val="002B55FE"/>
    <w:rsid w:val="002B5CE1"/>
    <w:rsid w:val="002B70A5"/>
    <w:rsid w:val="002C0250"/>
    <w:rsid w:val="002C122D"/>
    <w:rsid w:val="002C20C9"/>
    <w:rsid w:val="002C29B2"/>
    <w:rsid w:val="002C39DA"/>
    <w:rsid w:val="002C3A0E"/>
    <w:rsid w:val="002C3ABE"/>
    <w:rsid w:val="002C427C"/>
    <w:rsid w:val="002C49B4"/>
    <w:rsid w:val="002C5389"/>
    <w:rsid w:val="002C5619"/>
    <w:rsid w:val="002C6552"/>
    <w:rsid w:val="002C72F8"/>
    <w:rsid w:val="002C7585"/>
    <w:rsid w:val="002C7B4B"/>
    <w:rsid w:val="002D0DFD"/>
    <w:rsid w:val="002D1454"/>
    <w:rsid w:val="002D27C6"/>
    <w:rsid w:val="002D34CB"/>
    <w:rsid w:val="002D4F2D"/>
    <w:rsid w:val="002D5895"/>
    <w:rsid w:val="002D5B76"/>
    <w:rsid w:val="002D6429"/>
    <w:rsid w:val="002D6C7B"/>
    <w:rsid w:val="002D6CB5"/>
    <w:rsid w:val="002D7011"/>
    <w:rsid w:val="002D743B"/>
    <w:rsid w:val="002D74E4"/>
    <w:rsid w:val="002D7BAA"/>
    <w:rsid w:val="002D7EE7"/>
    <w:rsid w:val="002E011C"/>
    <w:rsid w:val="002E09EC"/>
    <w:rsid w:val="002E0D89"/>
    <w:rsid w:val="002E1577"/>
    <w:rsid w:val="002E16A6"/>
    <w:rsid w:val="002E35C9"/>
    <w:rsid w:val="002E415E"/>
    <w:rsid w:val="002E4ECA"/>
    <w:rsid w:val="002E6836"/>
    <w:rsid w:val="002E6A4F"/>
    <w:rsid w:val="002E70A6"/>
    <w:rsid w:val="002F04DE"/>
    <w:rsid w:val="002F0C5F"/>
    <w:rsid w:val="002F17DA"/>
    <w:rsid w:val="002F1E6A"/>
    <w:rsid w:val="002F1F03"/>
    <w:rsid w:val="002F3AD4"/>
    <w:rsid w:val="002F3EBE"/>
    <w:rsid w:val="002F3FFC"/>
    <w:rsid w:val="002F472D"/>
    <w:rsid w:val="002F4B08"/>
    <w:rsid w:val="002F5592"/>
    <w:rsid w:val="002F7E81"/>
    <w:rsid w:val="002F7F47"/>
    <w:rsid w:val="002F7F9C"/>
    <w:rsid w:val="00300276"/>
    <w:rsid w:val="0030028A"/>
    <w:rsid w:val="00300A1F"/>
    <w:rsid w:val="00300E5D"/>
    <w:rsid w:val="003017E3"/>
    <w:rsid w:val="00301DC2"/>
    <w:rsid w:val="00302794"/>
    <w:rsid w:val="00303271"/>
    <w:rsid w:val="003035A1"/>
    <w:rsid w:val="00303879"/>
    <w:rsid w:val="00303A43"/>
    <w:rsid w:val="00304BC5"/>
    <w:rsid w:val="00306A2E"/>
    <w:rsid w:val="00307F37"/>
    <w:rsid w:val="00310AE1"/>
    <w:rsid w:val="00310B82"/>
    <w:rsid w:val="0031108C"/>
    <w:rsid w:val="003112F5"/>
    <w:rsid w:val="0031287D"/>
    <w:rsid w:val="00312C30"/>
    <w:rsid w:val="00312D9F"/>
    <w:rsid w:val="00313699"/>
    <w:rsid w:val="0031393C"/>
    <w:rsid w:val="00313EF7"/>
    <w:rsid w:val="00314820"/>
    <w:rsid w:val="00315C4B"/>
    <w:rsid w:val="003164EF"/>
    <w:rsid w:val="003174CC"/>
    <w:rsid w:val="00320027"/>
    <w:rsid w:val="00320AE5"/>
    <w:rsid w:val="0032156A"/>
    <w:rsid w:val="003216B6"/>
    <w:rsid w:val="00321F62"/>
    <w:rsid w:val="003220BA"/>
    <w:rsid w:val="0032358B"/>
    <w:rsid w:val="0032460A"/>
    <w:rsid w:val="00324D56"/>
    <w:rsid w:val="00325129"/>
    <w:rsid w:val="003257DB"/>
    <w:rsid w:val="003261E4"/>
    <w:rsid w:val="00326205"/>
    <w:rsid w:val="003304A2"/>
    <w:rsid w:val="00330FBE"/>
    <w:rsid w:val="00331994"/>
    <w:rsid w:val="003334F7"/>
    <w:rsid w:val="00333661"/>
    <w:rsid w:val="003337C6"/>
    <w:rsid w:val="0033478F"/>
    <w:rsid w:val="0033532D"/>
    <w:rsid w:val="003353C1"/>
    <w:rsid w:val="003358D4"/>
    <w:rsid w:val="00335EE6"/>
    <w:rsid w:val="00336248"/>
    <w:rsid w:val="00337E55"/>
    <w:rsid w:val="0034175B"/>
    <w:rsid w:val="00341F0E"/>
    <w:rsid w:val="00342B1C"/>
    <w:rsid w:val="003439F3"/>
    <w:rsid w:val="00343A24"/>
    <w:rsid w:val="00343BC7"/>
    <w:rsid w:val="00344687"/>
    <w:rsid w:val="00345049"/>
    <w:rsid w:val="003456FC"/>
    <w:rsid w:val="003468BE"/>
    <w:rsid w:val="00346C6F"/>
    <w:rsid w:val="00347BF4"/>
    <w:rsid w:val="00347F87"/>
    <w:rsid w:val="00350D7A"/>
    <w:rsid w:val="00351879"/>
    <w:rsid w:val="00353466"/>
    <w:rsid w:val="00354ADC"/>
    <w:rsid w:val="00355819"/>
    <w:rsid w:val="00355960"/>
    <w:rsid w:val="003559C7"/>
    <w:rsid w:val="00356B02"/>
    <w:rsid w:val="0035772B"/>
    <w:rsid w:val="00357884"/>
    <w:rsid w:val="00360B5B"/>
    <w:rsid w:val="00361663"/>
    <w:rsid w:val="003619AB"/>
    <w:rsid w:val="00361E99"/>
    <w:rsid w:val="0036289C"/>
    <w:rsid w:val="00366985"/>
    <w:rsid w:val="00366B65"/>
    <w:rsid w:val="00367ED1"/>
    <w:rsid w:val="003715F3"/>
    <w:rsid w:val="00372FA6"/>
    <w:rsid w:val="00374875"/>
    <w:rsid w:val="00375050"/>
    <w:rsid w:val="003754D6"/>
    <w:rsid w:val="00376417"/>
    <w:rsid w:val="00377DDE"/>
    <w:rsid w:val="003806BF"/>
    <w:rsid w:val="003807D9"/>
    <w:rsid w:val="0038099B"/>
    <w:rsid w:val="00380A46"/>
    <w:rsid w:val="0038262D"/>
    <w:rsid w:val="003830B8"/>
    <w:rsid w:val="003838BA"/>
    <w:rsid w:val="00384759"/>
    <w:rsid w:val="00384883"/>
    <w:rsid w:val="0038662A"/>
    <w:rsid w:val="00386C67"/>
    <w:rsid w:val="0038754D"/>
    <w:rsid w:val="003909C0"/>
    <w:rsid w:val="00390C3E"/>
    <w:rsid w:val="00390C56"/>
    <w:rsid w:val="00391818"/>
    <w:rsid w:val="00392956"/>
    <w:rsid w:val="00392C22"/>
    <w:rsid w:val="00393389"/>
    <w:rsid w:val="003951DA"/>
    <w:rsid w:val="0039549E"/>
    <w:rsid w:val="003956C0"/>
    <w:rsid w:val="00395E6C"/>
    <w:rsid w:val="00396276"/>
    <w:rsid w:val="003971E2"/>
    <w:rsid w:val="003A00D9"/>
    <w:rsid w:val="003A2683"/>
    <w:rsid w:val="003A2A07"/>
    <w:rsid w:val="003A5965"/>
    <w:rsid w:val="003A5AB3"/>
    <w:rsid w:val="003A6135"/>
    <w:rsid w:val="003A6503"/>
    <w:rsid w:val="003A6E07"/>
    <w:rsid w:val="003A707A"/>
    <w:rsid w:val="003A7221"/>
    <w:rsid w:val="003A77BA"/>
    <w:rsid w:val="003A79F7"/>
    <w:rsid w:val="003A7BEC"/>
    <w:rsid w:val="003A7C9D"/>
    <w:rsid w:val="003B0478"/>
    <w:rsid w:val="003B09EE"/>
    <w:rsid w:val="003B0F86"/>
    <w:rsid w:val="003B0FBE"/>
    <w:rsid w:val="003B11B5"/>
    <w:rsid w:val="003B1551"/>
    <w:rsid w:val="003B1748"/>
    <w:rsid w:val="003B2196"/>
    <w:rsid w:val="003B2D8D"/>
    <w:rsid w:val="003B4010"/>
    <w:rsid w:val="003B423F"/>
    <w:rsid w:val="003B55C7"/>
    <w:rsid w:val="003B57FF"/>
    <w:rsid w:val="003B596A"/>
    <w:rsid w:val="003B5B0C"/>
    <w:rsid w:val="003B66CD"/>
    <w:rsid w:val="003B6AD8"/>
    <w:rsid w:val="003B7282"/>
    <w:rsid w:val="003C020D"/>
    <w:rsid w:val="003C0AF6"/>
    <w:rsid w:val="003C0B06"/>
    <w:rsid w:val="003C149A"/>
    <w:rsid w:val="003C1C0F"/>
    <w:rsid w:val="003C2506"/>
    <w:rsid w:val="003C32C1"/>
    <w:rsid w:val="003C4555"/>
    <w:rsid w:val="003C4826"/>
    <w:rsid w:val="003C4AD6"/>
    <w:rsid w:val="003C4FA3"/>
    <w:rsid w:val="003C5714"/>
    <w:rsid w:val="003C5992"/>
    <w:rsid w:val="003C5CB2"/>
    <w:rsid w:val="003C6325"/>
    <w:rsid w:val="003C74C6"/>
    <w:rsid w:val="003D0613"/>
    <w:rsid w:val="003D09CD"/>
    <w:rsid w:val="003D0DE5"/>
    <w:rsid w:val="003D1D00"/>
    <w:rsid w:val="003D39DA"/>
    <w:rsid w:val="003D3DBD"/>
    <w:rsid w:val="003D4F72"/>
    <w:rsid w:val="003D588D"/>
    <w:rsid w:val="003D6E48"/>
    <w:rsid w:val="003D6F8D"/>
    <w:rsid w:val="003D7217"/>
    <w:rsid w:val="003E0C42"/>
    <w:rsid w:val="003E0C84"/>
    <w:rsid w:val="003E131D"/>
    <w:rsid w:val="003E1EF4"/>
    <w:rsid w:val="003E2671"/>
    <w:rsid w:val="003E28F2"/>
    <w:rsid w:val="003E2908"/>
    <w:rsid w:val="003E2C47"/>
    <w:rsid w:val="003E2D30"/>
    <w:rsid w:val="003E33BF"/>
    <w:rsid w:val="003E3E6F"/>
    <w:rsid w:val="003E511E"/>
    <w:rsid w:val="003E5467"/>
    <w:rsid w:val="003E5BE2"/>
    <w:rsid w:val="003E7839"/>
    <w:rsid w:val="003F01BC"/>
    <w:rsid w:val="003F03D3"/>
    <w:rsid w:val="003F083A"/>
    <w:rsid w:val="003F095E"/>
    <w:rsid w:val="003F1540"/>
    <w:rsid w:val="003F1D5C"/>
    <w:rsid w:val="003F20A0"/>
    <w:rsid w:val="003F3678"/>
    <w:rsid w:val="003F48CC"/>
    <w:rsid w:val="003F5214"/>
    <w:rsid w:val="003F6120"/>
    <w:rsid w:val="003F7D4F"/>
    <w:rsid w:val="004005FD"/>
    <w:rsid w:val="00400A3C"/>
    <w:rsid w:val="00400E18"/>
    <w:rsid w:val="0040161B"/>
    <w:rsid w:val="00401EFF"/>
    <w:rsid w:val="00402138"/>
    <w:rsid w:val="004025BA"/>
    <w:rsid w:val="00404B7B"/>
    <w:rsid w:val="0040515D"/>
    <w:rsid w:val="004108BA"/>
    <w:rsid w:val="004129E1"/>
    <w:rsid w:val="00412D24"/>
    <w:rsid w:val="00413B99"/>
    <w:rsid w:val="004154BF"/>
    <w:rsid w:val="00416453"/>
    <w:rsid w:val="00417E74"/>
    <w:rsid w:val="00420EBA"/>
    <w:rsid w:val="00421EBC"/>
    <w:rsid w:val="004244E2"/>
    <w:rsid w:val="00425793"/>
    <w:rsid w:val="004258A7"/>
    <w:rsid w:val="00427C34"/>
    <w:rsid w:val="0043004F"/>
    <w:rsid w:val="00430785"/>
    <w:rsid w:val="004315FC"/>
    <w:rsid w:val="00431E63"/>
    <w:rsid w:val="00432BDE"/>
    <w:rsid w:val="00432DC8"/>
    <w:rsid w:val="00433926"/>
    <w:rsid w:val="0043429B"/>
    <w:rsid w:val="0043501E"/>
    <w:rsid w:val="004366F9"/>
    <w:rsid w:val="00436D08"/>
    <w:rsid w:val="00443449"/>
    <w:rsid w:val="00443B44"/>
    <w:rsid w:val="00443C3A"/>
    <w:rsid w:val="0044599B"/>
    <w:rsid w:val="004459B2"/>
    <w:rsid w:val="00445DA3"/>
    <w:rsid w:val="00445FA8"/>
    <w:rsid w:val="00446057"/>
    <w:rsid w:val="004462F6"/>
    <w:rsid w:val="00446454"/>
    <w:rsid w:val="00446B1C"/>
    <w:rsid w:val="00450683"/>
    <w:rsid w:val="00450FAE"/>
    <w:rsid w:val="0045148B"/>
    <w:rsid w:val="00452CF7"/>
    <w:rsid w:val="00455CB9"/>
    <w:rsid w:val="00455F3B"/>
    <w:rsid w:val="00456847"/>
    <w:rsid w:val="00456B78"/>
    <w:rsid w:val="004574D9"/>
    <w:rsid w:val="00460CC0"/>
    <w:rsid w:val="0046154A"/>
    <w:rsid w:val="00462BD5"/>
    <w:rsid w:val="00462D89"/>
    <w:rsid w:val="00463A5D"/>
    <w:rsid w:val="004653E3"/>
    <w:rsid w:val="004654EF"/>
    <w:rsid w:val="004671FD"/>
    <w:rsid w:val="00470593"/>
    <w:rsid w:val="0047215B"/>
    <w:rsid w:val="00472345"/>
    <w:rsid w:val="00472456"/>
    <w:rsid w:val="00472868"/>
    <w:rsid w:val="00472D17"/>
    <w:rsid w:val="00473C53"/>
    <w:rsid w:val="00473C84"/>
    <w:rsid w:val="0047570E"/>
    <w:rsid w:val="00477275"/>
    <w:rsid w:val="00481239"/>
    <w:rsid w:val="00481508"/>
    <w:rsid w:val="00481556"/>
    <w:rsid w:val="00481831"/>
    <w:rsid w:val="0048366E"/>
    <w:rsid w:val="004867C6"/>
    <w:rsid w:val="00490F81"/>
    <w:rsid w:val="00491690"/>
    <w:rsid w:val="00491731"/>
    <w:rsid w:val="00492039"/>
    <w:rsid w:val="00492840"/>
    <w:rsid w:val="00492A79"/>
    <w:rsid w:val="0049389C"/>
    <w:rsid w:val="00493AEF"/>
    <w:rsid w:val="00493D19"/>
    <w:rsid w:val="00494405"/>
    <w:rsid w:val="00495289"/>
    <w:rsid w:val="0049561F"/>
    <w:rsid w:val="00496377"/>
    <w:rsid w:val="0049684E"/>
    <w:rsid w:val="00496C55"/>
    <w:rsid w:val="0049712E"/>
    <w:rsid w:val="00497D8A"/>
    <w:rsid w:val="004A05E2"/>
    <w:rsid w:val="004A06D9"/>
    <w:rsid w:val="004A1E01"/>
    <w:rsid w:val="004A20B9"/>
    <w:rsid w:val="004A4152"/>
    <w:rsid w:val="004A5743"/>
    <w:rsid w:val="004A5949"/>
    <w:rsid w:val="004A59DA"/>
    <w:rsid w:val="004A5BDA"/>
    <w:rsid w:val="004A5BFF"/>
    <w:rsid w:val="004A62FF"/>
    <w:rsid w:val="004B01FA"/>
    <w:rsid w:val="004B0457"/>
    <w:rsid w:val="004B04E9"/>
    <w:rsid w:val="004B1709"/>
    <w:rsid w:val="004B18D0"/>
    <w:rsid w:val="004B1DA5"/>
    <w:rsid w:val="004B1E5B"/>
    <w:rsid w:val="004B2F0B"/>
    <w:rsid w:val="004B3B84"/>
    <w:rsid w:val="004B3C60"/>
    <w:rsid w:val="004B4DB1"/>
    <w:rsid w:val="004B624A"/>
    <w:rsid w:val="004B6BC6"/>
    <w:rsid w:val="004B7743"/>
    <w:rsid w:val="004B7F76"/>
    <w:rsid w:val="004C1E50"/>
    <w:rsid w:val="004C252B"/>
    <w:rsid w:val="004C2D48"/>
    <w:rsid w:val="004C5348"/>
    <w:rsid w:val="004C6110"/>
    <w:rsid w:val="004C6D4D"/>
    <w:rsid w:val="004C6F58"/>
    <w:rsid w:val="004C6FF0"/>
    <w:rsid w:val="004C7578"/>
    <w:rsid w:val="004C758C"/>
    <w:rsid w:val="004C7D79"/>
    <w:rsid w:val="004D1D42"/>
    <w:rsid w:val="004D2D58"/>
    <w:rsid w:val="004D2FD5"/>
    <w:rsid w:val="004D32B0"/>
    <w:rsid w:val="004D3F3F"/>
    <w:rsid w:val="004D47A1"/>
    <w:rsid w:val="004D4A7A"/>
    <w:rsid w:val="004D551A"/>
    <w:rsid w:val="004D5CA8"/>
    <w:rsid w:val="004D5EF4"/>
    <w:rsid w:val="004D6BEE"/>
    <w:rsid w:val="004D6C8B"/>
    <w:rsid w:val="004D6CFB"/>
    <w:rsid w:val="004D7570"/>
    <w:rsid w:val="004E118C"/>
    <w:rsid w:val="004E287B"/>
    <w:rsid w:val="004E3333"/>
    <w:rsid w:val="004E3FEF"/>
    <w:rsid w:val="004E6093"/>
    <w:rsid w:val="004E7211"/>
    <w:rsid w:val="004E7329"/>
    <w:rsid w:val="004F0251"/>
    <w:rsid w:val="004F0425"/>
    <w:rsid w:val="004F093D"/>
    <w:rsid w:val="004F16D9"/>
    <w:rsid w:val="004F206A"/>
    <w:rsid w:val="004F249E"/>
    <w:rsid w:val="004F25BD"/>
    <w:rsid w:val="004F283B"/>
    <w:rsid w:val="004F40F6"/>
    <w:rsid w:val="004F482F"/>
    <w:rsid w:val="004F5416"/>
    <w:rsid w:val="004F54B2"/>
    <w:rsid w:val="004F5AAD"/>
    <w:rsid w:val="004F5BF7"/>
    <w:rsid w:val="004F6B4B"/>
    <w:rsid w:val="004F75B9"/>
    <w:rsid w:val="004F7EE3"/>
    <w:rsid w:val="005002E4"/>
    <w:rsid w:val="00500AEA"/>
    <w:rsid w:val="00501C3D"/>
    <w:rsid w:val="0050248B"/>
    <w:rsid w:val="00502739"/>
    <w:rsid w:val="005027BF"/>
    <w:rsid w:val="00502823"/>
    <w:rsid w:val="00503753"/>
    <w:rsid w:val="00503C4D"/>
    <w:rsid w:val="00503CF1"/>
    <w:rsid w:val="00503D00"/>
    <w:rsid w:val="00503EF1"/>
    <w:rsid w:val="005043E0"/>
    <w:rsid w:val="00504A96"/>
    <w:rsid w:val="00505019"/>
    <w:rsid w:val="00505ABB"/>
    <w:rsid w:val="00505FB5"/>
    <w:rsid w:val="005075F6"/>
    <w:rsid w:val="00510646"/>
    <w:rsid w:val="00511EFA"/>
    <w:rsid w:val="005120D9"/>
    <w:rsid w:val="005123C1"/>
    <w:rsid w:val="00513D4B"/>
    <w:rsid w:val="00516198"/>
    <w:rsid w:val="00516598"/>
    <w:rsid w:val="00516EEA"/>
    <w:rsid w:val="005178B0"/>
    <w:rsid w:val="00517B54"/>
    <w:rsid w:val="00520B2F"/>
    <w:rsid w:val="00520DD3"/>
    <w:rsid w:val="005211A8"/>
    <w:rsid w:val="00522640"/>
    <w:rsid w:val="005226AE"/>
    <w:rsid w:val="0052286B"/>
    <w:rsid w:val="00524DE7"/>
    <w:rsid w:val="005255B0"/>
    <w:rsid w:val="00526401"/>
    <w:rsid w:val="00526B9F"/>
    <w:rsid w:val="00526E36"/>
    <w:rsid w:val="00526E8A"/>
    <w:rsid w:val="0053129E"/>
    <w:rsid w:val="005312B8"/>
    <w:rsid w:val="005312FE"/>
    <w:rsid w:val="00534B5F"/>
    <w:rsid w:val="00534E87"/>
    <w:rsid w:val="00535149"/>
    <w:rsid w:val="005358DD"/>
    <w:rsid w:val="005361C2"/>
    <w:rsid w:val="005363E2"/>
    <w:rsid w:val="00536EE7"/>
    <w:rsid w:val="00536EF9"/>
    <w:rsid w:val="005377CC"/>
    <w:rsid w:val="0054114F"/>
    <w:rsid w:val="00543EC8"/>
    <w:rsid w:val="00543F7A"/>
    <w:rsid w:val="0054443E"/>
    <w:rsid w:val="00544BF3"/>
    <w:rsid w:val="00544E43"/>
    <w:rsid w:val="00544F5C"/>
    <w:rsid w:val="00545D57"/>
    <w:rsid w:val="00545DCE"/>
    <w:rsid w:val="0054646F"/>
    <w:rsid w:val="0054661A"/>
    <w:rsid w:val="00547BFF"/>
    <w:rsid w:val="00551852"/>
    <w:rsid w:val="005520C8"/>
    <w:rsid w:val="00552466"/>
    <w:rsid w:val="005531CE"/>
    <w:rsid w:val="005532A3"/>
    <w:rsid w:val="005546FE"/>
    <w:rsid w:val="00554E5D"/>
    <w:rsid w:val="00554F39"/>
    <w:rsid w:val="00555D16"/>
    <w:rsid w:val="00555FE7"/>
    <w:rsid w:val="00556477"/>
    <w:rsid w:val="0055672B"/>
    <w:rsid w:val="00556FFE"/>
    <w:rsid w:val="00560289"/>
    <w:rsid w:val="0056179B"/>
    <w:rsid w:val="00562109"/>
    <w:rsid w:val="00563F55"/>
    <w:rsid w:val="0056576A"/>
    <w:rsid w:val="005657BC"/>
    <w:rsid w:val="0056751D"/>
    <w:rsid w:val="005677BC"/>
    <w:rsid w:val="00570CFD"/>
    <w:rsid w:val="005712A5"/>
    <w:rsid w:val="00571B03"/>
    <w:rsid w:val="00572DE6"/>
    <w:rsid w:val="005731A4"/>
    <w:rsid w:val="00573B9B"/>
    <w:rsid w:val="005754EA"/>
    <w:rsid w:val="00575DDE"/>
    <w:rsid w:val="005770F5"/>
    <w:rsid w:val="00580246"/>
    <w:rsid w:val="00580A08"/>
    <w:rsid w:val="00580B2D"/>
    <w:rsid w:val="00580F35"/>
    <w:rsid w:val="0058135E"/>
    <w:rsid w:val="005829CC"/>
    <w:rsid w:val="005836AB"/>
    <w:rsid w:val="005836FD"/>
    <w:rsid w:val="005838A7"/>
    <w:rsid w:val="00583A7A"/>
    <w:rsid w:val="005841A6"/>
    <w:rsid w:val="005850FA"/>
    <w:rsid w:val="00586123"/>
    <w:rsid w:val="0059049F"/>
    <w:rsid w:val="005915A6"/>
    <w:rsid w:val="005915F5"/>
    <w:rsid w:val="00591F1C"/>
    <w:rsid w:val="0059235C"/>
    <w:rsid w:val="00592C34"/>
    <w:rsid w:val="0059311B"/>
    <w:rsid w:val="00594448"/>
    <w:rsid w:val="00596297"/>
    <w:rsid w:val="00596CAB"/>
    <w:rsid w:val="005A0A9B"/>
    <w:rsid w:val="005A1B6B"/>
    <w:rsid w:val="005A2D08"/>
    <w:rsid w:val="005A30C7"/>
    <w:rsid w:val="005A4097"/>
    <w:rsid w:val="005A4554"/>
    <w:rsid w:val="005A4B9B"/>
    <w:rsid w:val="005A4F72"/>
    <w:rsid w:val="005A5A6D"/>
    <w:rsid w:val="005A653F"/>
    <w:rsid w:val="005A6867"/>
    <w:rsid w:val="005A6E3F"/>
    <w:rsid w:val="005B1B94"/>
    <w:rsid w:val="005B3D9F"/>
    <w:rsid w:val="005B4164"/>
    <w:rsid w:val="005B48AD"/>
    <w:rsid w:val="005B51F6"/>
    <w:rsid w:val="005B6DFF"/>
    <w:rsid w:val="005C2049"/>
    <w:rsid w:val="005C3613"/>
    <w:rsid w:val="005C3BCF"/>
    <w:rsid w:val="005C4145"/>
    <w:rsid w:val="005C4D0E"/>
    <w:rsid w:val="005C5874"/>
    <w:rsid w:val="005C5BB4"/>
    <w:rsid w:val="005C6D5E"/>
    <w:rsid w:val="005C6EC2"/>
    <w:rsid w:val="005C748A"/>
    <w:rsid w:val="005C7FBB"/>
    <w:rsid w:val="005D0668"/>
    <w:rsid w:val="005D0986"/>
    <w:rsid w:val="005D0AF4"/>
    <w:rsid w:val="005D0D24"/>
    <w:rsid w:val="005D1CEA"/>
    <w:rsid w:val="005D1D64"/>
    <w:rsid w:val="005D3180"/>
    <w:rsid w:val="005D59B6"/>
    <w:rsid w:val="005D6E8B"/>
    <w:rsid w:val="005D7E8B"/>
    <w:rsid w:val="005E0F97"/>
    <w:rsid w:val="005E12E5"/>
    <w:rsid w:val="005E1679"/>
    <w:rsid w:val="005E1A4C"/>
    <w:rsid w:val="005E2A4F"/>
    <w:rsid w:val="005E38E1"/>
    <w:rsid w:val="005E5503"/>
    <w:rsid w:val="005E56E7"/>
    <w:rsid w:val="005E5845"/>
    <w:rsid w:val="005E6053"/>
    <w:rsid w:val="005E63DB"/>
    <w:rsid w:val="005E7202"/>
    <w:rsid w:val="005F0135"/>
    <w:rsid w:val="005F150E"/>
    <w:rsid w:val="005F1C8C"/>
    <w:rsid w:val="005F33C3"/>
    <w:rsid w:val="005F4769"/>
    <w:rsid w:val="005F4A70"/>
    <w:rsid w:val="005F51F8"/>
    <w:rsid w:val="005F5BA0"/>
    <w:rsid w:val="005F614A"/>
    <w:rsid w:val="005F6F5C"/>
    <w:rsid w:val="005F7CE8"/>
    <w:rsid w:val="00600182"/>
    <w:rsid w:val="006004A0"/>
    <w:rsid w:val="00600760"/>
    <w:rsid w:val="00601BA8"/>
    <w:rsid w:val="0060219D"/>
    <w:rsid w:val="006021DF"/>
    <w:rsid w:val="00602284"/>
    <w:rsid w:val="006022DC"/>
    <w:rsid w:val="00602D33"/>
    <w:rsid w:val="006030B7"/>
    <w:rsid w:val="00603377"/>
    <w:rsid w:val="00603807"/>
    <w:rsid w:val="00606FA2"/>
    <w:rsid w:val="00607A8C"/>
    <w:rsid w:val="0061105D"/>
    <w:rsid w:val="0061121C"/>
    <w:rsid w:val="00611414"/>
    <w:rsid w:val="00611B8E"/>
    <w:rsid w:val="00612607"/>
    <w:rsid w:val="00613E98"/>
    <w:rsid w:val="00615741"/>
    <w:rsid w:val="00615859"/>
    <w:rsid w:val="006174FE"/>
    <w:rsid w:val="00617775"/>
    <w:rsid w:val="00617E37"/>
    <w:rsid w:val="006207AC"/>
    <w:rsid w:val="00621CD8"/>
    <w:rsid w:val="006222B9"/>
    <w:rsid w:val="00622990"/>
    <w:rsid w:val="00622A32"/>
    <w:rsid w:val="00622AD8"/>
    <w:rsid w:val="00623BBF"/>
    <w:rsid w:val="00624241"/>
    <w:rsid w:val="006250CE"/>
    <w:rsid w:val="00627129"/>
    <w:rsid w:val="00627478"/>
    <w:rsid w:val="00627DAE"/>
    <w:rsid w:val="00627E69"/>
    <w:rsid w:val="0063205C"/>
    <w:rsid w:val="006324A3"/>
    <w:rsid w:val="006334B0"/>
    <w:rsid w:val="006338DA"/>
    <w:rsid w:val="00634FB1"/>
    <w:rsid w:val="006369DF"/>
    <w:rsid w:val="006374E6"/>
    <w:rsid w:val="00640FDA"/>
    <w:rsid w:val="00641BCB"/>
    <w:rsid w:val="00642B7C"/>
    <w:rsid w:val="0064316C"/>
    <w:rsid w:val="00643199"/>
    <w:rsid w:val="00644094"/>
    <w:rsid w:val="00644D23"/>
    <w:rsid w:val="00644F5B"/>
    <w:rsid w:val="00645492"/>
    <w:rsid w:val="00646143"/>
    <w:rsid w:val="00646E10"/>
    <w:rsid w:val="00647048"/>
    <w:rsid w:val="006474A7"/>
    <w:rsid w:val="0064766F"/>
    <w:rsid w:val="006479C2"/>
    <w:rsid w:val="00650BEF"/>
    <w:rsid w:val="00650F8D"/>
    <w:rsid w:val="00651075"/>
    <w:rsid w:val="00651EBB"/>
    <w:rsid w:val="00652041"/>
    <w:rsid w:val="00652446"/>
    <w:rsid w:val="00654477"/>
    <w:rsid w:val="00656669"/>
    <w:rsid w:val="00656908"/>
    <w:rsid w:val="00656A83"/>
    <w:rsid w:val="00656DC4"/>
    <w:rsid w:val="00656F74"/>
    <w:rsid w:val="0065749C"/>
    <w:rsid w:val="00657C86"/>
    <w:rsid w:val="006602DC"/>
    <w:rsid w:val="006604E3"/>
    <w:rsid w:val="006607F3"/>
    <w:rsid w:val="0066117B"/>
    <w:rsid w:val="00661996"/>
    <w:rsid w:val="00661E12"/>
    <w:rsid w:val="0066223D"/>
    <w:rsid w:val="00663F4D"/>
    <w:rsid w:val="00666119"/>
    <w:rsid w:val="00666D2C"/>
    <w:rsid w:val="0066713D"/>
    <w:rsid w:val="006705F1"/>
    <w:rsid w:val="006709FE"/>
    <w:rsid w:val="00670D1A"/>
    <w:rsid w:val="00671ABB"/>
    <w:rsid w:val="00672807"/>
    <w:rsid w:val="0067293D"/>
    <w:rsid w:val="0067420D"/>
    <w:rsid w:val="0067476C"/>
    <w:rsid w:val="00675CC5"/>
    <w:rsid w:val="00676169"/>
    <w:rsid w:val="00677194"/>
    <w:rsid w:val="006803CF"/>
    <w:rsid w:val="006805D4"/>
    <w:rsid w:val="006809F7"/>
    <w:rsid w:val="00681279"/>
    <w:rsid w:val="00681EDE"/>
    <w:rsid w:val="00682618"/>
    <w:rsid w:val="006826BD"/>
    <w:rsid w:val="00682C9B"/>
    <w:rsid w:val="00684714"/>
    <w:rsid w:val="00685173"/>
    <w:rsid w:val="006856A5"/>
    <w:rsid w:val="0068626A"/>
    <w:rsid w:val="00690CF3"/>
    <w:rsid w:val="006917A1"/>
    <w:rsid w:val="00692118"/>
    <w:rsid w:val="006927A9"/>
    <w:rsid w:val="00694B43"/>
    <w:rsid w:val="0069572A"/>
    <w:rsid w:val="00695869"/>
    <w:rsid w:val="00696331"/>
    <w:rsid w:val="006964CF"/>
    <w:rsid w:val="00696A4A"/>
    <w:rsid w:val="00696CC2"/>
    <w:rsid w:val="00696CCF"/>
    <w:rsid w:val="00697BC6"/>
    <w:rsid w:val="006A0821"/>
    <w:rsid w:val="006A1303"/>
    <w:rsid w:val="006A20BB"/>
    <w:rsid w:val="006A24FB"/>
    <w:rsid w:val="006A26B2"/>
    <w:rsid w:val="006A338A"/>
    <w:rsid w:val="006A3D60"/>
    <w:rsid w:val="006A5C8D"/>
    <w:rsid w:val="006A68ED"/>
    <w:rsid w:val="006A7832"/>
    <w:rsid w:val="006A7AC2"/>
    <w:rsid w:val="006B15F5"/>
    <w:rsid w:val="006B2DB5"/>
    <w:rsid w:val="006B32D8"/>
    <w:rsid w:val="006B345E"/>
    <w:rsid w:val="006B371A"/>
    <w:rsid w:val="006B4A80"/>
    <w:rsid w:val="006B588D"/>
    <w:rsid w:val="006B5CB6"/>
    <w:rsid w:val="006B662F"/>
    <w:rsid w:val="006B6740"/>
    <w:rsid w:val="006B6B26"/>
    <w:rsid w:val="006B7A9B"/>
    <w:rsid w:val="006B7C44"/>
    <w:rsid w:val="006C0175"/>
    <w:rsid w:val="006C1319"/>
    <w:rsid w:val="006C1C6D"/>
    <w:rsid w:val="006C1E25"/>
    <w:rsid w:val="006C1F5F"/>
    <w:rsid w:val="006C30D6"/>
    <w:rsid w:val="006C3C0F"/>
    <w:rsid w:val="006C40F1"/>
    <w:rsid w:val="006C53E2"/>
    <w:rsid w:val="006C5B22"/>
    <w:rsid w:val="006C6BBB"/>
    <w:rsid w:val="006C6CAC"/>
    <w:rsid w:val="006C731F"/>
    <w:rsid w:val="006C7AD3"/>
    <w:rsid w:val="006D06AC"/>
    <w:rsid w:val="006D0AF6"/>
    <w:rsid w:val="006D1AC5"/>
    <w:rsid w:val="006D1F70"/>
    <w:rsid w:val="006D226F"/>
    <w:rsid w:val="006D3B76"/>
    <w:rsid w:val="006D551F"/>
    <w:rsid w:val="006D5A9B"/>
    <w:rsid w:val="006D5AC5"/>
    <w:rsid w:val="006D61B1"/>
    <w:rsid w:val="006D6566"/>
    <w:rsid w:val="006D78DB"/>
    <w:rsid w:val="006E06BF"/>
    <w:rsid w:val="006E175D"/>
    <w:rsid w:val="006E4352"/>
    <w:rsid w:val="006E4F24"/>
    <w:rsid w:val="006E5FE0"/>
    <w:rsid w:val="006F04DD"/>
    <w:rsid w:val="006F0CB7"/>
    <w:rsid w:val="006F0DF3"/>
    <w:rsid w:val="006F1A3F"/>
    <w:rsid w:val="006F2414"/>
    <w:rsid w:val="006F37E2"/>
    <w:rsid w:val="006F53CD"/>
    <w:rsid w:val="006F5D6A"/>
    <w:rsid w:val="007031B0"/>
    <w:rsid w:val="007039C1"/>
    <w:rsid w:val="00703D4F"/>
    <w:rsid w:val="0070442A"/>
    <w:rsid w:val="007056CC"/>
    <w:rsid w:val="007056E7"/>
    <w:rsid w:val="00707438"/>
    <w:rsid w:val="007101C6"/>
    <w:rsid w:val="0071190F"/>
    <w:rsid w:val="00711FC9"/>
    <w:rsid w:val="0071261A"/>
    <w:rsid w:val="00712EB1"/>
    <w:rsid w:val="00712F4D"/>
    <w:rsid w:val="00713084"/>
    <w:rsid w:val="00713BBC"/>
    <w:rsid w:val="00714D32"/>
    <w:rsid w:val="00715D5A"/>
    <w:rsid w:val="007176FB"/>
    <w:rsid w:val="00717A32"/>
    <w:rsid w:val="00717B28"/>
    <w:rsid w:val="007204C8"/>
    <w:rsid w:val="00724216"/>
    <w:rsid w:val="0072483E"/>
    <w:rsid w:val="00724AF7"/>
    <w:rsid w:val="00727255"/>
    <w:rsid w:val="0073070B"/>
    <w:rsid w:val="00731307"/>
    <w:rsid w:val="00731F2F"/>
    <w:rsid w:val="00732048"/>
    <w:rsid w:val="00732672"/>
    <w:rsid w:val="007327D4"/>
    <w:rsid w:val="00733B6A"/>
    <w:rsid w:val="00733C69"/>
    <w:rsid w:val="00733D08"/>
    <w:rsid w:val="007351F8"/>
    <w:rsid w:val="00735827"/>
    <w:rsid w:val="00735CEB"/>
    <w:rsid w:val="00736519"/>
    <w:rsid w:val="007379A4"/>
    <w:rsid w:val="00737B8D"/>
    <w:rsid w:val="00741588"/>
    <w:rsid w:val="0074200C"/>
    <w:rsid w:val="00742388"/>
    <w:rsid w:val="007439B2"/>
    <w:rsid w:val="007440CD"/>
    <w:rsid w:val="00744E7F"/>
    <w:rsid w:val="007467D8"/>
    <w:rsid w:val="00746E99"/>
    <w:rsid w:val="00747542"/>
    <w:rsid w:val="0074755C"/>
    <w:rsid w:val="00750910"/>
    <w:rsid w:val="007511EA"/>
    <w:rsid w:val="00751611"/>
    <w:rsid w:val="00751F9B"/>
    <w:rsid w:val="00752F55"/>
    <w:rsid w:val="00753581"/>
    <w:rsid w:val="007549DC"/>
    <w:rsid w:val="0075526A"/>
    <w:rsid w:val="007558E7"/>
    <w:rsid w:val="00755C2F"/>
    <w:rsid w:val="007563CD"/>
    <w:rsid w:val="00760255"/>
    <w:rsid w:val="00760460"/>
    <w:rsid w:val="00761E3C"/>
    <w:rsid w:val="00763CA2"/>
    <w:rsid w:val="00763DF7"/>
    <w:rsid w:val="00764154"/>
    <w:rsid w:val="007641AC"/>
    <w:rsid w:val="007643FA"/>
    <w:rsid w:val="007648C9"/>
    <w:rsid w:val="00765536"/>
    <w:rsid w:val="00765DEE"/>
    <w:rsid w:val="00767440"/>
    <w:rsid w:val="00771795"/>
    <w:rsid w:val="00771DF1"/>
    <w:rsid w:val="00772923"/>
    <w:rsid w:val="00772BA6"/>
    <w:rsid w:val="00772DEF"/>
    <w:rsid w:val="00773664"/>
    <w:rsid w:val="00773F8C"/>
    <w:rsid w:val="00773FC0"/>
    <w:rsid w:val="007740AB"/>
    <w:rsid w:val="00775E6B"/>
    <w:rsid w:val="00780910"/>
    <w:rsid w:val="0078156D"/>
    <w:rsid w:val="00781DA9"/>
    <w:rsid w:val="00781DC3"/>
    <w:rsid w:val="007824DA"/>
    <w:rsid w:val="00784205"/>
    <w:rsid w:val="007852CB"/>
    <w:rsid w:val="00785430"/>
    <w:rsid w:val="0078655B"/>
    <w:rsid w:val="007867F5"/>
    <w:rsid w:val="00786FFA"/>
    <w:rsid w:val="007877D5"/>
    <w:rsid w:val="0078780C"/>
    <w:rsid w:val="007908FF"/>
    <w:rsid w:val="00794D45"/>
    <w:rsid w:val="00796464"/>
    <w:rsid w:val="0079693F"/>
    <w:rsid w:val="00796AB7"/>
    <w:rsid w:val="00796D76"/>
    <w:rsid w:val="0079774B"/>
    <w:rsid w:val="00797CE7"/>
    <w:rsid w:val="007A0201"/>
    <w:rsid w:val="007A129B"/>
    <w:rsid w:val="007A1338"/>
    <w:rsid w:val="007A2761"/>
    <w:rsid w:val="007A31A7"/>
    <w:rsid w:val="007A4D61"/>
    <w:rsid w:val="007A509A"/>
    <w:rsid w:val="007A54CD"/>
    <w:rsid w:val="007A5BBB"/>
    <w:rsid w:val="007A679B"/>
    <w:rsid w:val="007A6EA4"/>
    <w:rsid w:val="007A6FE8"/>
    <w:rsid w:val="007A74E2"/>
    <w:rsid w:val="007A7567"/>
    <w:rsid w:val="007A75A1"/>
    <w:rsid w:val="007B06B9"/>
    <w:rsid w:val="007B1A40"/>
    <w:rsid w:val="007B1CDF"/>
    <w:rsid w:val="007B25A7"/>
    <w:rsid w:val="007B27FF"/>
    <w:rsid w:val="007B2AB1"/>
    <w:rsid w:val="007B3022"/>
    <w:rsid w:val="007B33AA"/>
    <w:rsid w:val="007B3795"/>
    <w:rsid w:val="007B37C4"/>
    <w:rsid w:val="007B38E5"/>
    <w:rsid w:val="007B3DAB"/>
    <w:rsid w:val="007B46B4"/>
    <w:rsid w:val="007B695C"/>
    <w:rsid w:val="007B71B5"/>
    <w:rsid w:val="007B7970"/>
    <w:rsid w:val="007B7A2E"/>
    <w:rsid w:val="007B7E51"/>
    <w:rsid w:val="007C1832"/>
    <w:rsid w:val="007C1BBB"/>
    <w:rsid w:val="007C2C54"/>
    <w:rsid w:val="007C3115"/>
    <w:rsid w:val="007C4414"/>
    <w:rsid w:val="007C4476"/>
    <w:rsid w:val="007C49BD"/>
    <w:rsid w:val="007C4E5A"/>
    <w:rsid w:val="007C5BA8"/>
    <w:rsid w:val="007C5ED2"/>
    <w:rsid w:val="007C60E3"/>
    <w:rsid w:val="007C62CC"/>
    <w:rsid w:val="007C6BB9"/>
    <w:rsid w:val="007D11D9"/>
    <w:rsid w:val="007D1A19"/>
    <w:rsid w:val="007D2C0F"/>
    <w:rsid w:val="007D4433"/>
    <w:rsid w:val="007D48E5"/>
    <w:rsid w:val="007D4B7E"/>
    <w:rsid w:val="007D50D4"/>
    <w:rsid w:val="007D5852"/>
    <w:rsid w:val="007D5C3F"/>
    <w:rsid w:val="007D690C"/>
    <w:rsid w:val="007E0634"/>
    <w:rsid w:val="007E0B9C"/>
    <w:rsid w:val="007E1935"/>
    <w:rsid w:val="007E1A2E"/>
    <w:rsid w:val="007E320E"/>
    <w:rsid w:val="007E3508"/>
    <w:rsid w:val="007E4829"/>
    <w:rsid w:val="007E5B23"/>
    <w:rsid w:val="007E6FB5"/>
    <w:rsid w:val="007E7BF5"/>
    <w:rsid w:val="007E7F4F"/>
    <w:rsid w:val="007F00EE"/>
    <w:rsid w:val="007F0643"/>
    <w:rsid w:val="007F147F"/>
    <w:rsid w:val="007F26E1"/>
    <w:rsid w:val="007F43F3"/>
    <w:rsid w:val="007F51D3"/>
    <w:rsid w:val="007F6C23"/>
    <w:rsid w:val="007F7980"/>
    <w:rsid w:val="0080009B"/>
    <w:rsid w:val="008009BB"/>
    <w:rsid w:val="00800B1A"/>
    <w:rsid w:val="008011A7"/>
    <w:rsid w:val="00801357"/>
    <w:rsid w:val="008014DE"/>
    <w:rsid w:val="00802A76"/>
    <w:rsid w:val="00804F06"/>
    <w:rsid w:val="00806B14"/>
    <w:rsid w:val="0080727F"/>
    <w:rsid w:val="008111A0"/>
    <w:rsid w:val="0081159B"/>
    <w:rsid w:val="00812270"/>
    <w:rsid w:val="00813862"/>
    <w:rsid w:val="00814291"/>
    <w:rsid w:val="00815E24"/>
    <w:rsid w:val="00817B49"/>
    <w:rsid w:val="008201F1"/>
    <w:rsid w:val="008206E0"/>
    <w:rsid w:val="00820A93"/>
    <w:rsid w:val="00820D84"/>
    <w:rsid w:val="00821971"/>
    <w:rsid w:val="00821B7D"/>
    <w:rsid w:val="00821CB8"/>
    <w:rsid w:val="00825A30"/>
    <w:rsid w:val="00826596"/>
    <w:rsid w:val="00826E51"/>
    <w:rsid w:val="008278BE"/>
    <w:rsid w:val="008312F2"/>
    <w:rsid w:val="008313EC"/>
    <w:rsid w:val="0083167E"/>
    <w:rsid w:val="0083188D"/>
    <w:rsid w:val="00831D98"/>
    <w:rsid w:val="00833EC3"/>
    <w:rsid w:val="00833F02"/>
    <w:rsid w:val="00834F48"/>
    <w:rsid w:val="008352AD"/>
    <w:rsid w:val="0083650D"/>
    <w:rsid w:val="008378FA"/>
    <w:rsid w:val="00840207"/>
    <w:rsid w:val="008411B4"/>
    <w:rsid w:val="00841C7A"/>
    <w:rsid w:val="00841CD1"/>
    <w:rsid w:val="008436C9"/>
    <w:rsid w:val="0084449D"/>
    <w:rsid w:val="0084481D"/>
    <w:rsid w:val="00844A9C"/>
    <w:rsid w:val="008455AF"/>
    <w:rsid w:val="008460F6"/>
    <w:rsid w:val="00846236"/>
    <w:rsid w:val="00847570"/>
    <w:rsid w:val="00847E95"/>
    <w:rsid w:val="00850152"/>
    <w:rsid w:val="00850E58"/>
    <w:rsid w:val="00851432"/>
    <w:rsid w:val="00851DEE"/>
    <w:rsid w:val="00851F44"/>
    <w:rsid w:val="008522B5"/>
    <w:rsid w:val="0085369F"/>
    <w:rsid w:val="008556C3"/>
    <w:rsid w:val="00855F90"/>
    <w:rsid w:val="008563C9"/>
    <w:rsid w:val="008601F1"/>
    <w:rsid w:val="0086206C"/>
    <w:rsid w:val="00863794"/>
    <w:rsid w:val="0086428E"/>
    <w:rsid w:val="008658E0"/>
    <w:rsid w:val="00865A0D"/>
    <w:rsid w:val="00865EAB"/>
    <w:rsid w:val="008662DD"/>
    <w:rsid w:val="008666AD"/>
    <w:rsid w:val="00867EFF"/>
    <w:rsid w:val="00867F8B"/>
    <w:rsid w:val="008708D9"/>
    <w:rsid w:val="008726E6"/>
    <w:rsid w:val="008741F6"/>
    <w:rsid w:val="00874E14"/>
    <w:rsid w:val="00874F5C"/>
    <w:rsid w:val="00876BA3"/>
    <w:rsid w:val="00877060"/>
    <w:rsid w:val="0087726C"/>
    <w:rsid w:val="00877A7E"/>
    <w:rsid w:val="00877DF6"/>
    <w:rsid w:val="00881903"/>
    <w:rsid w:val="0088195F"/>
    <w:rsid w:val="008837EF"/>
    <w:rsid w:val="008843C2"/>
    <w:rsid w:val="008846B1"/>
    <w:rsid w:val="0088517E"/>
    <w:rsid w:val="00885574"/>
    <w:rsid w:val="00885A64"/>
    <w:rsid w:val="00887C43"/>
    <w:rsid w:val="00890519"/>
    <w:rsid w:val="00890B1E"/>
    <w:rsid w:val="00891315"/>
    <w:rsid w:val="008913EC"/>
    <w:rsid w:val="008925F7"/>
    <w:rsid w:val="0089272A"/>
    <w:rsid w:val="00892814"/>
    <w:rsid w:val="00893A15"/>
    <w:rsid w:val="00893A7E"/>
    <w:rsid w:val="0089453D"/>
    <w:rsid w:val="008952E2"/>
    <w:rsid w:val="0089599D"/>
    <w:rsid w:val="008969C6"/>
    <w:rsid w:val="008975CE"/>
    <w:rsid w:val="008979F0"/>
    <w:rsid w:val="00897BFD"/>
    <w:rsid w:val="008A0503"/>
    <w:rsid w:val="008A2C0D"/>
    <w:rsid w:val="008A34C0"/>
    <w:rsid w:val="008A4773"/>
    <w:rsid w:val="008A4B3E"/>
    <w:rsid w:val="008A500D"/>
    <w:rsid w:val="008A53FD"/>
    <w:rsid w:val="008A6D8E"/>
    <w:rsid w:val="008A71A5"/>
    <w:rsid w:val="008A7772"/>
    <w:rsid w:val="008B1093"/>
    <w:rsid w:val="008B1594"/>
    <w:rsid w:val="008B1833"/>
    <w:rsid w:val="008B3190"/>
    <w:rsid w:val="008B3FF0"/>
    <w:rsid w:val="008B4642"/>
    <w:rsid w:val="008B5525"/>
    <w:rsid w:val="008B5B68"/>
    <w:rsid w:val="008B6487"/>
    <w:rsid w:val="008B65B0"/>
    <w:rsid w:val="008B682E"/>
    <w:rsid w:val="008B6B20"/>
    <w:rsid w:val="008C0918"/>
    <w:rsid w:val="008C0ED9"/>
    <w:rsid w:val="008C2A3D"/>
    <w:rsid w:val="008C2A92"/>
    <w:rsid w:val="008C4884"/>
    <w:rsid w:val="008C5B91"/>
    <w:rsid w:val="008C665A"/>
    <w:rsid w:val="008C677F"/>
    <w:rsid w:val="008C7509"/>
    <w:rsid w:val="008D0587"/>
    <w:rsid w:val="008D061C"/>
    <w:rsid w:val="008D0D09"/>
    <w:rsid w:val="008D2433"/>
    <w:rsid w:val="008D25C4"/>
    <w:rsid w:val="008D4102"/>
    <w:rsid w:val="008D49DE"/>
    <w:rsid w:val="008D5414"/>
    <w:rsid w:val="008D76DA"/>
    <w:rsid w:val="008D770F"/>
    <w:rsid w:val="008E06DD"/>
    <w:rsid w:val="008E08A7"/>
    <w:rsid w:val="008E1F14"/>
    <w:rsid w:val="008E280A"/>
    <w:rsid w:val="008E2C35"/>
    <w:rsid w:val="008E2E4A"/>
    <w:rsid w:val="008E3F72"/>
    <w:rsid w:val="008E4247"/>
    <w:rsid w:val="008E4ECC"/>
    <w:rsid w:val="008E5464"/>
    <w:rsid w:val="008E558C"/>
    <w:rsid w:val="008E5993"/>
    <w:rsid w:val="008E5D95"/>
    <w:rsid w:val="008E5EB2"/>
    <w:rsid w:val="008E65F2"/>
    <w:rsid w:val="008F0A2D"/>
    <w:rsid w:val="008F0AA9"/>
    <w:rsid w:val="008F0E5E"/>
    <w:rsid w:val="008F182B"/>
    <w:rsid w:val="008F21D6"/>
    <w:rsid w:val="008F353B"/>
    <w:rsid w:val="008F384E"/>
    <w:rsid w:val="008F3F83"/>
    <w:rsid w:val="008F44C4"/>
    <w:rsid w:val="008F48B2"/>
    <w:rsid w:val="008F6BFB"/>
    <w:rsid w:val="008F7595"/>
    <w:rsid w:val="00900874"/>
    <w:rsid w:val="009009F8"/>
    <w:rsid w:val="00901422"/>
    <w:rsid w:val="009015AD"/>
    <w:rsid w:val="009015DA"/>
    <w:rsid w:val="009035AB"/>
    <w:rsid w:val="00903CEB"/>
    <w:rsid w:val="009044B0"/>
    <w:rsid w:val="009046DD"/>
    <w:rsid w:val="00904A0A"/>
    <w:rsid w:val="00905F10"/>
    <w:rsid w:val="0090636C"/>
    <w:rsid w:val="00911B07"/>
    <w:rsid w:val="00912064"/>
    <w:rsid w:val="00913749"/>
    <w:rsid w:val="009139AC"/>
    <w:rsid w:val="00913BC9"/>
    <w:rsid w:val="009143D4"/>
    <w:rsid w:val="0091449E"/>
    <w:rsid w:val="00914C85"/>
    <w:rsid w:val="00915901"/>
    <w:rsid w:val="009164C3"/>
    <w:rsid w:val="0091654D"/>
    <w:rsid w:val="0091672F"/>
    <w:rsid w:val="00916D9D"/>
    <w:rsid w:val="00917232"/>
    <w:rsid w:val="00917DC1"/>
    <w:rsid w:val="00920A8D"/>
    <w:rsid w:val="00920CD4"/>
    <w:rsid w:val="0092158E"/>
    <w:rsid w:val="00921880"/>
    <w:rsid w:val="009219FA"/>
    <w:rsid w:val="00923CA3"/>
    <w:rsid w:val="00923CF0"/>
    <w:rsid w:val="009258EF"/>
    <w:rsid w:val="0092794F"/>
    <w:rsid w:val="009279F7"/>
    <w:rsid w:val="00930B7D"/>
    <w:rsid w:val="00930D73"/>
    <w:rsid w:val="00931B48"/>
    <w:rsid w:val="00932175"/>
    <w:rsid w:val="0093402D"/>
    <w:rsid w:val="00934B31"/>
    <w:rsid w:val="00934DB2"/>
    <w:rsid w:val="009352BE"/>
    <w:rsid w:val="009356DE"/>
    <w:rsid w:val="00936D2F"/>
    <w:rsid w:val="00937054"/>
    <w:rsid w:val="009377FF"/>
    <w:rsid w:val="00937D21"/>
    <w:rsid w:val="009400F7"/>
    <w:rsid w:val="009418E0"/>
    <w:rsid w:val="0094265A"/>
    <w:rsid w:val="009427DB"/>
    <w:rsid w:val="00943810"/>
    <w:rsid w:val="00943FDD"/>
    <w:rsid w:val="00945C8B"/>
    <w:rsid w:val="0094670D"/>
    <w:rsid w:val="00946886"/>
    <w:rsid w:val="00946901"/>
    <w:rsid w:val="00946FE7"/>
    <w:rsid w:val="00947BB8"/>
    <w:rsid w:val="00947DC6"/>
    <w:rsid w:val="0095047D"/>
    <w:rsid w:val="00950B3D"/>
    <w:rsid w:val="0095326F"/>
    <w:rsid w:val="00954403"/>
    <w:rsid w:val="00954F0B"/>
    <w:rsid w:val="00954F5F"/>
    <w:rsid w:val="009558A0"/>
    <w:rsid w:val="0095713A"/>
    <w:rsid w:val="009574B2"/>
    <w:rsid w:val="009578BF"/>
    <w:rsid w:val="00957CA5"/>
    <w:rsid w:val="00960423"/>
    <w:rsid w:val="0096210A"/>
    <w:rsid w:val="00962170"/>
    <w:rsid w:val="00964735"/>
    <w:rsid w:val="00964F88"/>
    <w:rsid w:val="00965866"/>
    <w:rsid w:val="0096610A"/>
    <w:rsid w:val="009666C4"/>
    <w:rsid w:val="00966B7D"/>
    <w:rsid w:val="00966BC3"/>
    <w:rsid w:val="00966C49"/>
    <w:rsid w:val="009703BB"/>
    <w:rsid w:val="00971440"/>
    <w:rsid w:val="00971B89"/>
    <w:rsid w:val="00971D53"/>
    <w:rsid w:val="00971D6B"/>
    <w:rsid w:val="00971F27"/>
    <w:rsid w:val="00973736"/>
    <w:rsid w:val="0097391D"/>
    <w:rsid w:val="00973B8E"/>
    <w:rsid w:val="00974317"/>
    <w:rsid w:val="00974F8F"/>
    <w:rsid w:val="009750CB"/>
    <w:rsid w:val="00975B1A"/>
    <w:rsid w:val="00975E5C"/>
    <w:rsid w:val="009760EC"/>
    <w:rsid w:val="00977332"/>
    <w:rsid w:val="0098123F"/>
    <w:rsid w:val="00982606"/>
    <w:rsid w:val="009826D5"/>
    <w:rsid w:val="009829E9"/>
    <w:rsid w:val="00984175"/>
    <w:rsid w:val="009842B1"/>
    <w:rsid w:val="00984E4A"/>
    <w:rsid w:val="009857EC"/>
    <w:rsid w:val="00985E66"/>
    <w:rsid w:val="00985ED3"/>
    <w:rsid w:val="009863FC"/>
    <w:rsid w:val="00986DF2"/>
    <w:rsid w:val="00990C82"/>
    <w:rsid w:val="00991555"/>
    <w:rsid w:val="00993015"/>
    <w:rsid w:val="00994AFF"/>
    <w:rsid w:val="009961A3"/>
    <w:rsid w:val="00997A0E"/>
    <w:rsid w:val="00997D78"/>
    <w:rsid w:val="009A0CEA"/>
    <w:rsid w:val="009A24D6"/>
    <w:rsid w:val="009A2CF9"/>
    <w:rsid w:val="009A2F53"/>
    <w:rsid w:val="009A388A"/>
    <w:rsid w:val="009A4A07"/>
    <w:rsid w:val="009A4F9E"/>
    <w:rsid w:val="009A5CF3"/>
    <w:rsid w:val="009A63EB"/>
    <w:rsid w:val="009A6795"/>
    <w:rsid w:val="009B01BE"/>
    <w:rsid w:val="009B05B7"/>
    <w:rsid w:val="009B1509"/>
    <w:rsid w:val="009B1A7B"/>
    <w:rsid w:val="009B3F0C"/>
    <w:rsid w:val="009B4276"/>
    <w:rsid w:val="009B55B0"/>
    <w:rsid w:val="009B7044"/>
    <w:rsid w:val="009B70B3"/>
    <w:rsid w:val="009C035F"/>
    <w:rsid w:val="009C0DAC"/>
    <w:rsid w:val="009C2633"/>
    <w:rsid w:val="009C53F3"/>
    <w:rsid w:val="009C5751"/>
    <w:rsid w:val="009C5A9D"/>
    <w:rsid w:val="009C5AF3"/>
    <w:rsid w:val="009C6475"/>
    <w:rsid w:val="009C6493"/>
    <w:rsid w:val="009C7140"/>
    <w:rsid w:val="009D0316"/>
    <w:rsid w:val="009D155C"/>
    <w:rsid w:val="009D1DBC"/>
    <w:rsid w:val="009D278F"/>
    <w:rsid w:val="009D31E2"/>
    <w:rsid w:val="009D330A"/>
    <w:rsid w:val="009D474A"/>
    <w:rsid w:val="009D5719"/>
    <w:rsid w:val="009D6837"/>
    <w:rsid w:val="009D6FC6"/>
    <w:rsid w:val="009D7237"/>
    <w:rsid w:val="009D7267"/>
    <w:rsid w:val="009E05B1"/>
    <w:rsid w:val="009E20EE"/>
    <w:rsid w:val="009E26A8"/>
    <w:rsid w:val="009E3297"/>
    <w:rsid w:val="009E3725"/>
    <w:rsid w:val="009E4942"/>
    <w:rsid w:val="009E55CF"/>
    <w:rsid w:val="009E5A9D"/>
    <w:rsid w:val="009E7E07"/>
    <w:rsid w:val="009F10C0"/>
    <w:rsid w:val="009F1316"/>
    <w:rsid w:val="009F1761"/>
    <w:rsid w:val="009F1D28"/>
    <w:rsid w:val="009F2899"/>
    <w:rsid w:val="009F2A47"/>
    <w:rsid w:val="009F3533"/>
    <w:rsid w:val="009F3B11"/>
    <w:rsid w:val="009F3F4A"/>
    <w:rsid w:val="009F5442"/>
    <w:rsid w:val="009F5788"/>
    <w:rsid w:val="009F5F76"/>
    <w:rsid w:val="009F704A"/>
    <w:rsid w:val="009F7096"/>
    <w:rsid w:val="009F7950"/>
    <w:rsid w:val="00A0018B"/>
    <w:rsid w:val="00A0076D"/>
    <w:rsid w:val="00A0256D"/>
    <w:rsid w:val="00A02AB9"/>
    <w:rsid w:val="00A03BB3"/>
    <w:rsid w:val="00A0453A"/>
    <w:rsid w:val="00A0456C"/>
    <w:rsid w:val="00A045E4"/>
    <w:rsid w:val="00A05424"/>
    <w:rsid w:val="00A05565"/>
    <w:rsid w:val="00A05A78"/>
    <w:rsid w:val="00A05C3A"/>
    <w:rsid w:val="00A07395"/>
    <w:rsid w:val="00A07569"/>
    <w:rsid w:val="00A101BD"/>
    <w:rsid w:val="00A10237"/>
    <w:rsid w:val="00A10E2D"/>
    <w:rsid w:val="00A112EA"/>
    <w:rsid w:val="00A11625"/>
    <w:rsid w:val="00A1195E"/>
    <w:rsid w:val="00A11E85"/>
    <w:rsid w:val="00A12174"/>
    <w:rsid w:val="00A12527"/>
    <w:rsid w:val="00A13804"/>
    <w:rsid w:val="00A140BF"/>
    <w:rsid w:val="00A14729"/>
    <w:rsid w:val="00A1514C"/>
    <w:rsid w:val="00A166E7"/>
    <w:rsid w:val="00A16906"/>
    <w:rsid w:val="00A16BF0"/>
    <w:rsid w:val="00A20035"/>
    <w:rsid w:val="00A20891"/>
    <w:rsid w:val="00A21809"/>
    <w:rsid w:val="00A2237D"/>
    <w:rsid w:val="00A238A6"/>
    <w:rsid w:val="00A24038"/>
    <w:rsid w:val="00A26645"/>
    <w:rsid w:val="00A266AC"/>
    <w:rsid w:val="00A26878"/>
    <w:rsid w:val="00A26A08"/>
    <w:rsid w:val="00A27605"/>
    <w:rsid w:val="00A27A0C"/>
    <w:rsid w:val="00A27B41"/>
    <w:rsid w:val="00A310D5"/>
    <w:rsid w:val="00A3126F"/>
    <w:rsid w:val="00A33AD7"/>
    <w:rsid w:val="00A34796"/>
    <w:rsid w:val="00A34879"/>
    <w:rsid w:val="00A34902"/>
    <w:rsid w:val="00A34D08"/>
    <w:rsid w:val="00A37F84"/>
    <w:rsid w:val="00A41CE3"/>
    <w:rsid w:val="00A421D6"/>
    <w:rsid w:val="00A42431"/>
    <w:rsid w:val="00A430A3"/>
    <w:rsid w:val="00A4312F"/>
    <w:rsid w:val="00A4322C"/>
    <w:rsid w:val="00A432C4"/>
    <w:rsid w:val="00A44BF7"/>
    <w:rsid w:val="00A44DF8"/>
    <w:rsid w:val="00A4573E"/>
    <w:rsid w:val="00A45A27"/>
    <w:rsid w:val="00A47B24"/>
    <w:rsid w:val="00A47D2E"/>
    <w:rsid w:val="00A50F04"/>
    <w:rsid w:val="00A5115C"/>
    <w:rsid w:val="00A51C4E"/>
    <w:rsid w:val="00A51C86"/>
    <w:rsid w:val="00A523E6"/>
    <w:rsid w:val="00A53241"/>
    <w:rsid w:val="00A532CF"/>
    <w:rsid w:val="00A5353C"/>
    <w:rsid w:val="00A54D5F"/>
    <w:rsid w:val="00A557EB"/>
    <w:rsid w:val="00A55E34"/>
    <w:rsid w:val="00A63090"/>
    <w:rsid w:val="00A631C1"/>
    <w:rsid w:val="00A635E3"/>
    <w:rsid w:val="00A6374E"/>
    <w:rsid w:val="00A644C8"/>
    <w:rsid w:val="00A660D8"/>
    <w:rsid w:val="00A66860"/>
    <w:rsid w:val="00A672D2"/>
    <w:rsid w:val="00A67C61"/>
    <w:rsid w:val="00A70027"/>
    <w:rsid w:val="00A70B3E"/>
    <w:rsid w:val="00A73646"/>
    <w:rsid w:val="00A74C60"/>
    <w:rsid w:val="00A7604E"/>
    <w:rsid w:val="00A76311"/>
    <w:rsid w:val="00A76942"/>
    <w:rsid w:val="00A77283"/>
    <w:rsid w:val="00A778C5"/>
    <w:rsid w:val="00A803D3"/>
    <w:rsid w:val="00A80829"/>
    <w:rsid w:val="00A80981"/>
    <w:rsid w:val="00A8128E"/>
    <w:rsid w:val="00A8186F"/>
    <w:rsid w:val="00A82414"/>
    <w:rsid w:val="00A825BA"/>
    <w:rsid w:val="00A829C5"/>
    <w:rsid w:val="00A82D55"/>
    <w:rsid w:val="00A83104"/>
    <w:rsid w:val="00A83F98"/>
    <w:rsid w:val="00A84D9E"/>
    <w:rsid w:val="00A86B28"/>
    <w:rsid w:val="00A9087A"/>
    <w:rsid w:val="00A90B72"/>
    <w:rsid w:val="00A90D8F"/>
    <w:rsid w:val="00A91109"/>
    <w:rsid w:val="00A911D0"/>
    <w:rsid w:val="00A91669"/>
    <w:rsid w:val="00A9220F"/>
    <w:rsid w:val="00A92E83"/>
    <w:rsid w:val="00A9470D"/>
    <w:rsid w:val="00A96C42"/>
    <w:rsid w:val="00A976CC"/>
    <w:rsid w:val="00AA0773"/>
    <w:rsid w:val="00AA0FF2"/>
    <w:rsid w:val="00AA1198"/>
    <w:rsid w:val="00AA18D5"/>
    <w:rsid w:val="00AA27D2"/>
    <w:rsid w:val="00AA29B8"/>
    <w:rsid w:val="00AA2E9C"/>
    <w:rsid w:val="00AA3227"/>
    <w:rsid w:val="00AA3525"/>
    <w:rsid w:val="00AA390B"/>
    <w:rsid w:val="00AA523A"/>
    <w:rsid w:val="00AA5C06"/>
    <w:rsid w:val="00AA5DA6"/>
    <w:rsid w:val="00AA7182"/>
    <w:rsid w:val="00AA7B74"/>
    <w:rsid w:val="00AB14A8"/>
    <w:rsid w:val="00AB1791"/>
    <w:rsid w:val="00AB20B9"/>
    <w:rsid w:val="00AB22BF"/>
    <w:rsid w:val="00AB2CDA"/>
    <w:rsid w:val="00AB432F"/>
    <w:rsid w:val="00AB47F7"/>
    <w:rsid w:val="00AB4847"/>
    <w:rsid w:val="00AB596B"/>
    <w:rsid w:val="00AB5D94"/>
    <w:rsid w:val="00AB693F"/>
    <w:rsid w:val="00AB6A80"/>
    <w:rsid w:val="00AB6C05"/>
    <w:rsid w:val="00AC01C6"/>
    <w:rsid w:val="00AC1C87"/>
    <w:rsid w:val="00AC1CD8"/>
    <w:rsid w:val="00AC284E"/>
    <w:rsid w:val="00AC3423"/>
    <w:rsid w:val="00AC385F"/>
    <w:rsid w:val="00AC5212"/>
    <w:rsid w:val="00AC52EB"/>
    <w:rsid w:val="00AC5AD4"/>
    <w:rsid w:val="00AC60DF"/>
    <w:rsid w:val="00AD01A5"/>
    <w:rsid w:val="00AD0961"/>
    <w:rsid w:val="00AD10ED"/>
    <w:rsid w:val="00AD1E32"/>
    <w:rsid w:val="00AD219B"/>
    <w:rsid w:val="00AD2626"/>
    <w:rsid w:val="00AD32D7"/>
    <w:rsid w:val="00AD33D2"/>
    <w:rsid w:val="00AD3499"/>
    <w:rsid w:val="00AD36C5"/>
    <w:rsid w:val="00AD3DA4"/>
    <w:rsid w:val="00AD42E1"/>
    <w:rsid w:val="00AD472C"/>
    <w:rsid w:val="00AD55A5"/>
    <w:rsid w:val="00AD6135"/>
    <w:rsid w:val="00AD62C1"/>
    <w:rsid w:val="00AD6760"/>
    <w:rsid w:val="00AD6A2D"/>
    <w:rsid w:val="00AD6B3B"/>
    <w:rsid w:val="00AD7B83"/>
    <w:rsid w:val="00AE08FD"/>
    <w:rsid w:val="00AE168B"/>
    <w:rsid w:val="00AE19C4"/>
    <w:rsid w:val="00AE25E0"/>
    <w:rsid w:val="00AE27B8"/>
    <w:rsid w:val="00AE2C79"/>
    <w:rsid w:val="00AE2F42"/>
    <w:rsid w:val="00AE44EE"/>
    <w:rsid w:val="00AE63C7"/>
    <w:rsid w:val="00AE67D0"/>
    <w:rsid w:val="00AF08F0"/>
    <w:rsid w:val="00AF0C2C"/>
    <w:rsid w:val="00AF0DD3"/>
    <w:rsid w:val="00AF19D6"/>
    <w:rsid w:val="00AF1D23"/>
    <w:rsid w:val="00AF3A50"/>
    <w:rsid w:val="00AF553F"/>
    <w:rsid w:val="00AF5B08"/>
    <w:rsid w:val="00AF6258"/>
    <w:rsid w:val="00AF6718"/>
    <w:rsid w:val="00AF6DBD"/>
    <w:rsid w:val="00AF70C8"/>
    <w:rsid w:val="00B005A4"/>
    <w:rsid w:val="00B018EC"/>
    <w:rsid w:val="00B02517"/>
    <w:rsid w:val="00B03701"/>
    <w:rsid w:val="00B03882"/>
    <w:rsid w:val="00B04BF7"/>
    <w:rsid w:val="00B05B06"/>
    <w:rsid w:val="00B05DC5"/>
    <w:rsid w:val="00B10DF7"/>
    <w:rsid w:val="00B13318"/>
    <w:rsid w:val="00B137CD"/>
    <w:rsid w:val="00B1503D"/>
    <w:rsid w:val="00B17457"/>
    <w:rsid w:val="00B175CA"/>
    <w:rsid w:val="00B20C97"/>
    <w:rsid w:val="00B20F0A"/>
    <w:rsid w:val="00B2210C"/>
    <w:rsid w:val="00B2377D"/>
    <w:rsid w:val="00B2379F"/>
    <w:rsid w:val="00B246F2"/>
    <w:rsid w:val="00B25237"/>
    <w:rsid w:val="00B2541A"/>
    <w:rsid w:val="00B2624B"/>
    <w:rsid w:val="00B27224"/>
    <w:rsid w:val="00B27387"/>
    <w:rsid w:val="00B27B75"/>
    <w:rsid w:val="00B302CE"/>
    <w:rsid w:val="00B3056F"/>
    <w:rsid w:val="00B30EE6"/>
    <w:rsid w:val="00B312BD"/>
    <w:rsid w:val="00B31420"/>
    <w:rsid w:val="00B31551"/>
    <w:rsid w:val="00B32D4E"/>
    <w:rsid w:val="00B32DAA"/>
    <w:rsid w:val="00B333F7"/>
    <w:rsid w:val="00B37EA3"/>
    <w:rsid w:val="00B414FA"/>
    <w:rsid w:val="00B42800"/>
    <w:rsid w:val="00B43E17"/>
    <w:rsid w:val="00B46322"/>
    <w:rsid w:val="00B51D93"/>
    <w:rsid w:val="00B5256E"/>
    <w:rsid w:val="00B53367"/>
    <w:rsid w:val="00B5405A"/>
    <w:rsid w:val="00B547B4"/>
    <w:rsid w:val="00B54B35"/>
    <w:rsid w:val="00B566E4"/>
    <w:rsid w:val="00B6070A"/>
    <w:rsid w:val="00B61D8E"/>
    <w:rsid w:val="00B61FBC"/>
    <w:rsid w:val="00B62825"/>
    <w:rsid w:val="00B62A75"/>
    <w:rsid w:val="00B636C7"/>
    <w:rsid w:val="00B64193"/>
    <w:rsid w:val="00B6465A"/>
    <w:rsid w:val="00B64BF9"/>
    <w:rsid w:val="00B6620B"/>
    <w:rsid w:val="00B6682E"/>
    <w:rsid w:val="00B66C64"/>
    <w:rsid w:val="00B6720E"/>
    <w:rsid w:val="00B67527"/>
    <w:rsid w:val="00B715B6"/>
    <w:rsid w:val="00B71CF3"/>
    <w:rsid w:val="00B73BB6"/>
    <w:rsid w:val="00B742D3"/>
    <w:rsid w:val="00B74433"/>
    <w:rsid w:val="00B74A65"/>
    <w:rsid w:val="00B74E14"/>
    <w:rsid w:val="00B75369"/>
    <w:rsid w:val="00B756D4"/>
    <w:rsid w:val="00B75762"/>
    <w:rsid w:val="00B75F3C"/>
    <w:rsid w:val="00B77995"/>
    <w:rsid w:val="00B80181"/>
    <w:rsid w:val="00B803F4"/>
    <w:rsid w:val="00B80A61"/>
    <w:rsid w:val="00B80FD0"/>
    <w:rsid w:val="00B83221"/>
    <w:rsid w:val="00B833AA"/>
    <w:rsid w:val="00B836F1"/>
    <w:rsid w:val="00B843E8"/>
    <w:rsid w:val="00B84E38"/>
    <w:rsid w:val="00B84E76"/>
    <w:rsid w:val="00B84EF4"/>
    <w:rsid w:val="00B86190"/>
    <w:rsid w:val="00B86524"/>
    <w:rsid w:val="00B86907"/>
    <w:rsid w:val="00B86D84"/>
    <w:rsid w:val="00B871BB"/>
    <w:rsid w:val="00B873E9"/>
    <w:rsid w:val="00B87523"/>
    <w:rsid w:val="00B8786C"/>
    <w:rsid w:val="00B87911"/>
    <w:rsid w:val="00B90434"/>
    <w:rsid w:val="00B90974"/>
    <w:rsid w:val="00B91ADE"/>
    <w:rsid w:val="00B931C0"/>
    <w:rsid w:val="00B94A60"/>
    <w:rsid w:val="00B957BE"/>
    <w:rsid w:val="00B95DDD"/>
    <w:rsid w:val="00B9615B"/>
    <w:rsid w:val="00B9767B"/>
    <w:rsid w:val="00B97F4F"/>
    <w:rsid w:val="00BA0A2C"/>
    <w:rsid w:val="00BA0C40"/>
    <w:rsid w:val="00BA1251"/>
    <w:rsid w:val="00BA1A01"/>
    <w:rsid w:val="00BA2639"/>
    <w:rsid w:val="00BA2DEE"/>
    <w:rsid w:val="00BA447E"/>
    <w:rsid w:val="00BA4B1D"/>
    <w:rsid w:val="00BA4E07"/>
    <w:rsid w:val="00BA508B"/>
    <w:rsid w:val="00BA70AE"/>
    <w:rsid w:val="00BA7F59"/>
    <w:rsid w:val="00BB00C3"/>
    <w:rsid w:val="00BB05FD"/>
    <w:rsid w:val="00BB1ADC"/>
    <w:rsid w:val="00BB1E26"/>
    <w:rsid w:val="00BB295D"/>
    <w:rsid w:val="00BB33A3"/>
    <w:rsid w:val="00BB4170"/>
    <w:rsid w:val="00BB4F20"/>
    <w:rsid w:val="00BB4F25"/>
    <w:rsid w:val="00BB5276"/>
    <w:rsid w:val="00BB601D"/>
    <w:rsid w:val="00BB62F6"/>
    <w:rsid w:val="00BB646A"/>
    <w:rsid w:val="00BB65F2"/>
    <w:rsid w:val="00BB7755"/>
    <w:rsid w:val="00BB7AFF"/>
    <w:rsid w:val="00BC0225"/>
    <w:rsid w:val="00BC114C"/>
    <w:rsid w:val="00BC24DA"/>
    <w:rsid w:val="00BC386A"/>
    <w:rsid w:val="00BC3DB2"/>
    <w:rsid w:val="00BC431F"/>
    <w:rsid w:val="00BC4AEE"/>
    <w:rsid w:val="00BC4F19"/>
    <w:rsid w:val="00BC531D"/>
    <w:rsid w:val="00BC536A"/>
    <w:rsid w:val="00BC5F13"/>
    <w:rsid w:val="00BC606B"/>
    <w:rsid w:val="00BC6827"/>
    <w:rsid w:val="00BC7056"/>
    <w:rsid w:val="00BD0609"/>
    <w:rsid w:val="00BD2496"/>
    <w:rsid w:val="00BD2785"/>
    <w:rsid w:val="00BD2B9D"/>
    <w:rsid w:val="00BD43AD"/>
    <w:rsid w:val="00BD55D6"/>
    <w:rsid w:val="00BD568D"/>
    <w:rsid w:val="00BD6FBD"/>
    <w:rsid w:val="00BD735F"/>
    <w:rsid w:val="00BE0DB9"/>
    <w:rsid w:val="00BE1798"/>
    <w:rsid w:val="00BE1915"/>
    <w:rsid w:val="00BE1996"/>
    <w:rsid w:val="00BE1BDE"/>
    <w:rsid w:val="00BE228A"/>
    <w:rsid w:val="00BE4333"/>
    <w:rsid w:val="00BE4635"/>
    <w:rsid w:val="00BE4892"/>
    <w:rsid w:val="00BE54C4"/>
    <w:rsid w:val="00BF0EC2"/>
    <w:rsid w:val="00BF2940"/>
    <w:rsid w:val="00BF2FD9"/>
    <w:rsid w:val="00BF4325"/>
    <w:rsid w:val="00BF4E04"/>
    <w:rsid w:val="00BF4E57"/>
    <w:rsid w:val="00BF4F5F"/>
    <w:rsid w:val="00BF525C"/>
    <w:rsid w:val="00BF68E4"/>
    <w:rsid w:val="00BF6BF3"/>
    <w:rsid w:val="00BF6F9D"/>
    <w:rsid w:val="00BF749B"/>
    <w:rsid w:val="00C000EA"/>
    <w:rsid w:val="00C01D58"/>
    <w:rsid w:val="00C01FE5"/>
    <w:rsid w:val="00C028FF"/>
    <w:rsid w:val="00C03979"/>
    <w:rsid w:val="00C03D33"/>
    <w:rsid w:val="00C04C73"/>
    <w:rsid w:val="00C058E0"/>
    <w:rsid w:val="00C10375"/>
    <w:rsid w:val="00C1043C"/>
    <w:rsid w:val="00C1163B"/>
    <w:rsid w:val="00C124EF"/>
    <w:rsid w:val="00C1280E"/>
    <w:rsid w:val="00C12AA8"/>
    <w:rsid w:val="00C12BCB"/>
    <w:rsid w:val="00C134B7"/>
    <w:rsid w:val="00C13600"/>
    <w:rsid w:val="00C1535D"/>
    <w:rsid w:val="00C16717"/>
    <w:rsid w:val="00C208E9"/>
    <w:rsid w:val="00C20C15"/>
    <w:rsid w:val="00C21528"/>
    <w:rsid w:val="00C215BF"/>
    <w:rsid w:val="00C23032"/>
    <w:rsid w:val="00C248EA"/>
    <w:rsid w:val="00C25178"/>
    <w:rsid w:val="00C25231"/>
    <w:rsid w:val="00C25E55"/>
    <w:rsid w:val="00C25EF8"/>
    <w:rsid w:val="00C2602F"/>
    <w:rsid w:val="00C2639A"/>
    <w:rsid w:val="00C2643A"/>
    <w:rsid w:val="00C2739E"/>
    <w:rsid w:val="00C30816"/>
    <w:rsid w:val="00C31F6F"/>
    <w:rsid w:val="00C320E4"/>
    <w:rsid w:val="00C321F2"/>
    <w:rsid w:val="00C32244"/>
    <w:rsid w:val="00C32C8B"/>
    <w:rsid w:val="00C32E56"/>
    <w:rsid w:val="00C32F61"/>
    <w:rsid w:val="00C336D2"/>
    <w:rsid w:val="00C33A55"/>
    <w:rsid w:val="00C340B4"/>
    <w:rsid w:val="00C34EFD"/>
    <w:rsid w:val="00C35236"/>
    <w:rsid w:val="00C3573F"/>
    <w:rsid w:val="00C35C89"/>
    <w:rsid w:val="00C35E7A"/>
    <w:rsid w:val="00C35EFF"/>
    <w:rsid w:val="00C35F11"/>
    <w:rsid w:val="00C36502"/>
    <w:rsid w:val="00C36648"/>
    <w:rsid w:val="00C37268"/>
    <w:rsid w:val="00C40335"/>
    <w:rsid w:val="00C405F9"/>
    <w:rsid w:val="00C4096C"/>
    <w:rsid w:val="00C42E8F"/>
    <w:rsid w:val="00C430CC"/>
    <w:rsid w:val="00C44585"/>
    <w:rsid w:val="00C450AB"/>
    <w:rsid w:val="00C45819"/>
    <w:rsid w:val="00C46CE2"/>
    <w:rsid w:val="00C46FF1"/>
    <w:rsid w:val="00C47F7E"/>
    <w:rsid w:val="00C5176B"/>
    <w:rsid w:val="00C51CD2"/>
    <w:rsid w:val="00C51E7E"/>
    <w:rsid w:val="00C52A2D"/>
    <w:rsid w:val="00C537BC"/>
    <w:rsid w:val="00C5417E"/>
    <w:rsid w:val="00C54C05"/>
    <w:rsid w:val="00C55571"/>
    <w:rsid w:val="00C574EE"/>
    <w:rsid w:val="00C57EF6"/>
    <w:rsid w:val="00C6028B"/>
    <w:rsid w:val="00C60389"/>
    <w:rsid w:val="00C60E0A"/>
    <w:rsid w:val="00C63B20"/>
    <w:rsid w:val="00C643C3"/>
    <w:rsid w:val="00C64DA3"/>
    <w:rsid w:val="00C64F8D"/>
    <w:rsid w:val="00C66B29"/>
    <w:rsid w:val="00C70CC8"/>
    <w:rsid w:val="00C70F36"/>
    <w:rsid w:val="00C731F5"/>
    <w:rsid w:val="00C73E52"/>
    <w:rsid w:val="00C744D1"/>
    <w:rsid w:val="00C760A1"/>
    <w:rsid w:val="00C76216"/>
    <w:rsid w:val="00C763A1"/>
    <w:rsid w:val="00C76B71"/>
    <w:rsid w:val="00C776AC"/>
    <w:rsid w:val="00C77D71"/>
    <w:rsid w:val="00C80447"/>
    <w:rsid w:val="00C809A1"/>
    <w:rsid w:val="00C80AAD"/>
    <w:rsid w:val="00C85389"/>
    <w:rsid w:val="00C85CAE"/>
    <w:rsid w:val="00C86970"/>
    <w:rsid w:val="00C86CB6"/>
    <w:rsid w:val="00C8762A"/>
    <w:rsid w:val="00C877AA"/>
    <w:rsid w:val="00C87966"/>
    <w:rsid w:val="00C87B00"/>
    <w:rsid w:val="00C90A54"/>
    <w:rsid w:val="00C90B46"/>
    <w:rsid w:val="00C90BF2"/>
    <w:rsid w:val="00C90E2A"/>
    <w:rsid w:val="00C911EF"/>
    <w:rsid w:val="00C91BF6"/>
    <w:rsid w:val="00C91CB4"/>
    <w:rsid w:val="00C92A75"/>
    <w:rsid w:val="00C92CA6"/>
    <w:rsid w:val="00C936C4"/>
    <w:rsid w:val="00C9391F"/>
    <w:rsid w:val="00C94A53"/>
    <w:rsid w:val="00C96635"/>
    <w:rsid w:val="00C97A09"/>
    <w:rsid w:val="00CA12EC"/>
    <w:rsid w:val="00CA38FB"/>
    <w:rsid w:val="00CA42FD"/>
    <w:rsid w:val="00CA57F0"/>
    <w:rsid w:val="00CA5BBF"/>
    <w:rsid w:val="00CA6123"/>
    <w:rsid w:val="00CA64A2"/>
    <w:rsid w:val="00CB0E33"/>
    <w:rsid w:val="00CB1334"/>
    <w:rsid w:val="00CB169E"/>
    <w:rsid w:val="00CB16E8"/>
    <w:rsid w:val="00CB1B87"/>
    <w:rsid w:val="00CB1F41"/>
    <w:rsid w:val="00CB2044"/>
    <w:rsid w:val="00CB2062"/>
    <w:rsid w:val="00CB25DB"/>
    <w:rsid w:val="00CB4333"/>
    <w:rsid w:val="00CB566E"/>
    <w:rsid w:val="00CB6334"/>
    <w:rsid w:val="00CB665C"/>
    <w:rsid w:val="00CB6663"/>
    <w:rsid w:val="00CB66FE"/>
    <w:rsid w:val="00CB6927"/>
    <w:rsid w:val="00CC045C"/>
    <w:rsid w:val="00CC31F7"/>
    <w:rsid w:val="00CC3A2F"/>
    <w:rsid w:val="00CC3A9A"/>
    <w:rsid w:val="00CC5EF8"/>
    <w:rsid w:val="00CC66A4"/>
    <w:rsid w:val="00CC6D24"/>
    <w:rsid w:val="00CC7163"/>
    <w:rsid w:val="00CC7336"/>
    <w:rsid w:val="00CC7517"/>
    <w:rsid w:val="00CC7946"/>
    <w:rsid w:val="00CC7958"/>
    <w:rsid w:val="00CD0249"/>
    <w:rsid w:val="00CD0339"/>
    <w:rsid w:val="00CD2F88"/>
    <w:rsid w:val="00CD3C92"/>
    <w:rsid w:val="00CD4B79"/>
    <w:rsid w:val="00CD4FC2"/>
    <w:rsid w:val="00CD545B"/>
    <w:rsid w:val="00CD5F97"/>
    <w:rsid w:val="00CD71F0"/>
    <w:rsid w:val="00CD7AAA"/>
    <w:rsid w:val="00CE0509"/>
    <w:rsid w:val="00CE087F"/>
    <w:rsid w:val="00CE097B"/>
    <w:rsid w:val="00CE0CAB"/>
    <w:rsid w:val="00CE23E2"/>
    <w:rsid w:val="00CE3823"/>
    <w:rsid w:val="00CE3DF1"/>
    <w:rsid w:val="00CE40AC"/>
    <w:rsid w:val="00CE40D0"/>
    <w:rsid w:val="00CE454B"/>
    <w:rsid w:val="00CE57DA"/>
    <w:rsid w:val="00CE5809"/>
    <w:rsid w:val="00CE69E0"/>
    <w:rsid w:val="00CE7CF2"/>
    <w:rsid w:val="00CF13DD"/>
    <w:rsid w:val="00CF1B53"/>
    <w:rsid w:val="00CF1E2C"/>
    <w:rsid w:val="00CF2B03"/>
    <w:rsid w:val="00CF497A"/>
    <w:rsid w:val="00CF6036"/>
    <w:rsid w:val="00CF64F7"/>
    <w:rsid w:val="00CF6620"/>
    <w:rsid w:val="00CF6B6A"/>
    <w:rsid w:val="00CF6E3D"/>
    <w:rsid w:val="00D003AF"/>
    <w:rsid w:val="00D006D6"/>
    <w:rsid w:val="00D00701"/>
    <w:rsid w:val="00D05331"/>
    <w:rsid w:val="00D07743"/>
    <w:rsid w:val="00D1004B"/>
    <w:rsid w:val="00D1045F"/>
    <w:rsid w:val="00D106B2"/>
    <w:rsid w:val="00D107B2"/>
    <w:rsid w:val="00D10862"/>
    <w:rsid w:val="00D108CB"/>
    <w:rsid w:val="00D1095A"/>
    <w:rsid w:val="00D11864"/>
    <w:rsid w:val="00D12E66"/>
    <w:rsid w:val="00D13DE1"/>
    <w:rsid w:val="00D14B03"/>
    <w:rsid w:val="00D14F9E"/>
    <w:rsid w:val="00D1559B"/>
    <w:rsid w:val="00D158D2"/>
    <w:rsid w:val="00D1603B"/>
    <w:rsid w:val="00D17F02"/>
    <w:rsid w:val="00D20C9A"/>
    <w:rsid w:val="00D25BDB"/>
    <w:rsid w:val="00D26262"/>
    <w:rsid w:val="00D262B2"/>
    <w:rsid w:val="00D26EBF"/>
    <w:rsid w:val="00D277D6"/>
    <w:rsid w:val="00D27E60"/>
    <w:rsid w:val="00D27F15"/>
    <w:rsid w:val="00D301CA"/>
    <w:rsid w:val="00D31359"/>
    <w:rsid w:val="00D31521"/>
    <w:rsid w:val="00D31C07"/>
    <w:rsid w:val="00D31CEF"/>
    <w:rsid w:val="00D31DE3"/>
    <w:rsid w:val="00D3259D"/>
    <w:rsid w:val="00D334BF"/>
    <w:rsid w:val="00D35F13"/>
    <w:rsid w:val="00D363AD"/>
    <w:rsid w:val="00D3644E"/>
    <w:rsid w:val="00D411A6"/>
    <w:rsid w:val="00D414C1"/>
    <w:rsid w:val="00D416FB"/>
    <w:rsid w:val="00D427F4"/>
    <w:rsid w:val="00D43931"/>
    <w:rsid w:val="00D4421C"/>
    <w:rsid w:val="00D44FD0"/>
    <w:rsid w:val="00D4532D"/>
    <w:rsid w:val="00D45FCD"/>
    <w:rsid w:val="00D46D8A"/>
    <w:rsid w:val="00D46F06"/>
    <w:rsid w:val="00D475C8"/>
    <w:rsid w:val="00D51983"/>
    <w:rsid w:val="00D519D3"/>
    <w:rsid w:val="00D52397"/>
    <w:rsid w:val="00D533AF"/>
    <w:rsid w:val="00D54291"/>
    <w:rsid w:val="00D561FB"/>
    <w:rsid w:val="00D60DF9"/>
    <w:rsid w:val="00D61B8D"/>
    <w:rsid w:val="00D61EA1"/>
    <w:rsid w:val="00D62AB8"/>
    <w:rsid w:val="00D62C1E"/>
    <w:rsid w:val="00D6326E"/>
    <w:rsid w:val="00D63EF4"/>
    <w:rsid w:val="00D6432E"/>
    <w:rsid w:val="00D64747"/>
    <w:rsid w:val="00D64BC9"/>
    <w:rsid w:val="00D64C4B"/>
    <w:rsid w:val="00D651DA"/>
    <w:rsid w:val="00D655A4"/>
    <w:rsid w:val="00D65E75"/>
    <w:rsid w:val="00D65E97"/>
    <w:rsid w:val="00D66650"/>
    <w:rsid w:val="00D66E7F"/>
    <w:rsid w:val="00D678FC"/>
    <w:rsid w:val="00D700C2"/>
    <w:rsid w:val="00D703C1"/>
    <w:rsid w:val="00D71C3F"/>
    <w:rsid w:val="00D72DD5"/>
    <w:rsid w:val="00D7419A"/>
    <w:rsid w:val="00D74355"/>
    <w:rsid w:val="00D746D5"/>
    <w:rsid w:val="00D76506"/>
    <w:rsid w:val="00D76661"/>
    <w:rsid w:val="00D7730A"/>
    <w:rsid w:val="00D77438"/>
    <w:rsid w:val="00D77AFD"/>
    <w:rsid w:val="00D77C0D"/>
    <w:rsid w:val="00D77DD4"/>
    <w:rsid w:val="00D80556"/>
    <w:rsid w:val="00D8070B"/>
    <w:rsid w:val="00D80C64"/>
    <w:rsid w:val="00D80CF0"/>
    <w:rsid w:val="00D82AB9"/>
    <w:rsid w:val="00D83107"/>
    <w:rsid w:val="00D8328B"/>
    <w:rsid w:val="00D841E8"/>
    <w:rsid w:val="00D843AB"/>
    <w:rsid w:val="00D844DB"/>
    <w:rsid w:val="00D848C1"/>
    <w:rsid w:val="00D84A4F"/>
    <w:rsid w:val="00D857A0"/>
    <w:rsid w:val="00D857D6"/>
    <w:rsid w:val="00D85D2E"/>
    <w:rsid w:val="00D86DFD"/>
    <w:rsid w:val="00D874EE"/>
    <w:rsid w:val="00D87742"/>
    <w:rsid w:val="00D905E0"/>
    <w:rsid w:val="00D9179D"/>
    <w:rsid w:val="00D91AD5"/>
    <w:rsid w:val="00D933DB"/>
    <w:rsid w:val="00D93ABE"/>
    <w:rsid w:val="00D946D9"/>
    <w:rsid w:val="00D95B56"/>
    <w:rsid w:val="00D96003"/>
    <w:rsid w:val="00D96381"/>
    <w:rsid w:val="00D96DA7"/>
    <w:rsid w:val="00D97EDF"/>
    <w:rsid w:val="00DA00EB"/>
    <w:rsid w:val="00DA1386"/>
    <w:rsid w:val="00DA1FB5"/>
    <w:rsid w:val="00DA2082"/>
    <w:rsid w:val="00DA226D"/>
    <w:rsid w:val="00DA4585"/>
    <w:rsid w:val="00DA4655"/>
    <w:rsid w:val="00DA742E"/>
    <w:rsid w:val="00DA7602"/>
    <w:rsid w:val="00DB11EA"/>
    <w:rsid w:val="00DB19FF"/>
    <w:rsid w:val="00DB287C"/>
    <w:rsid w:val="00DB31FB"/>
    <w:rsid w:val="00DB3B94"/>
    <w:rsid w:val="00DB3FC1"/>
    <w:rsid w:val="00DB4158"/>
    <w:rsid w:val="00DB436A"/>
    <w:rsid w:val="00DB5102"/>
    <w:rsid w:val="00DB51E2"/>
    <w:rsid w:val="00DB56C8"/>
    <w:rsid w:val="00DB5C3E"/>
    <w:rsid w:val="00DB6906"/>
    <w:rsid w:val="00DB6C56"/>
    <w:rsid w:val="00DB73E3"/>
    <w:rsid w:val="00DB7624"/>
    <w:rsid w:val="00DB7849"/>
    <w:rsid w:val="00DC03FD"/>
    <w:rsid w:val="00DC2EBC"/>
    <w:rsid w:val="00DC35CD"/>
    <w:rsid w:val="00DC3D90"/>
    <w:rsid w:val="00DC4366"/>
    <w:rsid w:val="00DC5EA1"/>
    <w:rsid w:val="00DC6F81"/>
    <w:rsid w:val="00DC7621"/>
    <w:rsid w:val="00DD090E"/>
    <w:rsid w:val="00DD0CBB"/>
    <w:rsid w:val="00DD1018"/>
    <w:rsid w:val="00DD14E5"/>
    <w:rsid w:val="00DD2F27"/>
    <w:rsid w:val="00DD351B"/>
    <w:rsid w:val="00DD3F9E"/>
    <w:rsid w:val="00DD471E"/>
    <w:rsid w:val="00DD5241"/>
    <w:rsid w:val="00DD728B"/>
    <w:rsid w:val="00DE0EF1"/>
    <w:rsid w:val="00DE14F5"/>
    <w:rsid w:val="00DE19F0"/>
    <w:rsid w:val="00DE1B3F"/>
    <w:rsid w:val="00DE1DB8"/>
    <w:rsid w:val="00DE1E71"/>
    <w:rsid w:val="00DE2ED0"/>
    <w:rsid w:val="00DE30BA"/>
    <w:rsid w:val="00DE36CF"/>
    <w:rsid w:val="00DE3AB2"/>
    <w:rsid w:val="00DE4CAA"/>
    <w:rsid w:val="00DE5147"/>
    <w:rsid w:val="00DE571D"/>
    <w:rsid w:val="00DE61EB"/>
    <w:rsid w:val="00DE765C"/>
    <w:rsid w:val="00DE7A20"/>
    <w:rsid w:val="00DF0097"/>
    <w:rsid w:val="00DF195A"/>
    <w:rsid w:val="00DF219F"/>
    <w:rsid w:val="00DF34C2"/>
    <w:rsid w:val="00DF3A5F"/>
    <w:rsid w:val="00DF3EA2"/>
    <w:rsid w:val="00DF4318"/>
    <w:rsid w:val="00DF6EB7"/>
    <w:rsid w:val="00DF7540"/>
    <w:rsid w:val="00DF7965"/>
    <w:rsid w:val="00E001DD"/>
    <w:rsid w:val="00E01251"/>
    <w:rsid w:val="00E060E7"/>
    <w:rsid w:val="00E07C40"/>
    <w:rsid w:val="00E07D24"/>
    <w:rsid w:val="00E100B0"/>
    <w:rsid w:val="00E11160"/>
    <w:rsid w:val="00E12DD0"/>
    <w:rsid w:val="00E13272"/>
    <w:rsid w:val="00E14686"/>
    <w:rsid w:val="00E20084"/>
    <w:rsid w:val="00E21187"/>
    <w:rsid w:val="00E22428"/>
    <w:rsid w:val="00E22E29"/>
    <w:rsid w:val="00E23352"/>
    <w:rsid w:val="00E24B9E"/>
    <w:rsid w:val="00E24FCC"/>
    <w:rsid w:val="00E25038"/>
    <w:rsid w:val="00E2542F"/>
    <w:rsid w:val="00E254FF"/>
    <w:rsid w:val="00E26297"/>
    <w:rsid w:val="00E2711B"/>
    <w:rsid w:val="00E30364"/>
    <w:rsid w:val="00E30CD0"/>
    <w:rsid w:val="00E30D3A"/>
    <w:rsid w:val="00E31FB8"/>
    <w:rsid w:val="00E325F3"/>
    <w:rsid w:val="00E326DB"/>
    <w:rsid w:val="00E32990"/>
    <w:rsid w:val="00E335CE"/>
    <w:rsid w:val="00E35590"/>
    <w:rsid w:val="00E37682"/>
    <w:rsid w:val="00E40300"/>
    <w:rsid w:val="00E412EB"/>
    <w:rsid w:val="00E41860"/>
    <w:rsid w:val="00E4255E"/>
    <w:rsid w:val="00E4453C"/>
    <w:rsid w:val="00E44616"/>
    <w:rsid w:val="00E4616C"/>
    <w:rsid w:val="00E46948"/>
    <w:rsid w:val="00E46B3C"/>
    <w:rsid w:val="00E46B8E"/>
    <w:rsid w:val="00E47125"/>
    <w:rsid w:val="00E510F2"/>
    <w:rsid w:val="00E5235D"/>
    <w:rsid w:val="00E52382"/>
    <w:rsid w:val="00E52A0D"/>
    <w:rsid w:val="00E53459"/>
    <w:rsid w:val="00E53C86"/>
    <w:rsid w:val="00E53F93"/>
    <w:rsid w:val="00E5593E"/>
    <w:rsid w:val="00E56B44"/>
    <w:rsid w:val="00E56BA6"/>
    <w:rsid w:val="00E60644"/>
    <w:rsid w:val="00E609B6"/>
    <w:rsid w:val="00E60EA0"/>
    <w:rsid w:val="00E6121C"/>
    <w:rsid w:val="00E61EAD"/>
    <w:rsid w:val="00E6210F"/>
    <w:rsid w:val="00E624BA"/>
    <w:rsid w:val="00E635F5"/>
    <w:rsid w:val="00E65AD6"/>
    <w:rsid w:val="00E65BFA"/>
    <w:rsid w:val="00E66C57"/>
    <w:rsid w:val="00E67C4B"/>
    <w:rsid w:val="00E67D98"/>
    <w:rsid w:val="00E70372"/>
    <w:rsid w:val="00E71678"/>
    <w:rsid w:val="00E7172D"/>
    <w:rsid w:val="00E7207A"/>
    <w:rsid w:val="00E72375"/>
    <w:rsid w:val="00E7393E"/>
    <w:rsid w:val="00E73C10"/>
    <w:rsid w:val="00E73C2A"/>
    <w:rsid w:val="00E742CC"/>
    <w:rsid w:val="00E74956"/>
    <w:rsid w:val="00E763F2"/>
    <w:rsid w:val="00E76AD7"/>
    <w:rsid w:val="00E77867"/>
    <w:rsid w:val="00E81413"/>
    <w:rsid w:val="00E82B42"/>
    <w:rsid w:val="00E82D53"/>
    <w:rsid w:val="00E833E2"/>
    <w:rsid w:val="00E83749"/>
    <w:rsid w:val="00E8406A"/>
    <w:rsid w:val="00E84F8B"/>
    <w:rsid w:val="00E8524E"/>
    <w:rsid w:val="00E859D1"/>
    <w:rsid w:val="00E85AF2"/>
    <w:rsid w:val="00E85F84"/>
    <w:rsid w:val="00E8718C"/>
    <w:rsid w:val="00E87697"/>
    <w:rsid w:val="00E87FB5"/>
    <w:rsid w:val="00E904FE"/>
    <w:rsid w:val="00E90AF7"/>
    <w:rsid w:val="00E90DBF"/>
    <w:rsid w:val="00E9140B"/>
    <w:rsid w:val="00E91836"/>
    <w:rsid w:val="00E91EB6"/>
    <w:rsid w:val="00E91F79"/>
    <w:rsid w:val="00E9226A"/>
    <w:rsid w:val="00E923C4"/>
    <w:rsid w:val="00E92C1A"/>
    <w:rsid w:val="00E95BAC"/>
    <w:rsid w:val="00E95C75"/>
    <w:rsid w:val="00E95FE4"/>
    <w:rsid w:val="00E9732A"/>
    <w:rsid w:val="00E97782"/>
    <w:rsid w:val="00E97968"/>
    <w:rsid w:val="00EA16A2"/>
    <w:rsid w:val="00EA2139"/>
    <w:rsid w:val="00EA233B"/>
    <w:rsid w:val="00EA3C93"/>
    <w:rsid w:val="00EA4631"/>
    <w:rsid w:val="00EA4AD7"/>
    <w:rsid w:val="00EA4DDC"/>
    <w:rsid w:val="00EA513C"/>
    <w:rsid w:val="00EA6098"/>
    <w:rsid w:val="00EA638D"/>
    <w:rsid w:val="00EA677C"/>
    <w:rsid w:val="00EA7436"/>
    <w:rsid w:val="00EA7461"/>
    <w:rsid w:val="00EB0BB1"/>
    <w:rsid w:val="00EB0D02"/>
    <w:rsid w:val="00EB1465"/>
    <w:rsid w:val="00EB1F32"/>
    <w:rsid w:val="00EB23B1"/>
    <w:rsid w:val="00EB24B5"/>
    <w:rsid w:val="00EB3B2D"/>
    <w:rsid w:val="00EB3BBE"/>
    <w:rsid w:val="00EB3D38"/>
    <w:rsid w:val="00EB5164"/>
    <w:rsid w:val="00EB5283"/>
    <w:rsid w:val="00EB64D0"/>
    <w:rsid w:val="00EB7260"/>
    <w:rsid w:val="00EB7C5B"/>
    <w:rsid w:val="00EC0D71"/>
    <w:rsid w:val="00EC0D8E"/>
    <w:rsid w:val="00EC0E60"/>
    <w:rsid w:val="00EC1CAF"/>
    <w:rsid w:val="00EC22C1"/>
    <w:rsid w:val="00EC4178"/>
    <w:rsid w:val="00EC517D"/>
    <w:rsid w:val="00EC584B"/>
    <w:rsid w:val="00EC5BAD"/>
    <w:rsid w:val="00EC5C94"/>
    <w:rsid w:val="00EC66D3"/>
    <w:rsid w:val="00EC6E91"/>
    <w:rsid w:val="00ED0938"/>
    <w:rsid w:val="00ED0993"/>
    <w:rsid w:val="00ED0D6D"/>
    <w:rsid w:val="00ED127A"/>
    <w:rsid w:val="00ED13E0"/>
    <w:rsid w:val="00ED13E2"/>
    <w:rsid w:val="00ED3A19"/>
    <w:rsid w:val="00ED3A36"/>
    <w:rsid w:val="00ED3BFB"/>
    <w:rsid w:val="00ED41E0"/>
    <w:rsid w:val="00ED4807"/>
    <w:rsid w:val="00ED6B66"/>
    <w:rsid w:val="00ED7620"/>
    <w:rsid w:val="00ED7ED2"/>
    <w:rsid w:val="00EE2567"/>
    <w:rsid w:val="00EE27E1"/>
    <w:rsid w:val="00EE2ED3"/>
    <w:rsid w:val="00EE5152"/>
    <w:rsid w:val="00EF43B2"/>
    <w:rsid w:val="00EF4E58"/>
    <w:rsid w:val="00EF550D"/>
    <w:rsid w:val="00F00A47"/>
    <w:rsid w:val="00F00D45"/>
    <w:rsid w:val="00F014F4"/>
    <w:rsid w:val="00F017E9"/>
    <w:rsid w:val="00F01C07"/>
    <w:rsid w:val="00F0267E"/>
    <w:rsid w:val="00F033FE"/>
    <w:rsid w:val="00F03BA6"/>
    <w:rsid w:val="00F04C73"/>
    <w:rsid w:val="00F052BB"/>
    <w:rsid w:val="00F066C2"/>
    <w:rsid w:val="00F06A8D"/>
    <w:rsid w:val="00F10392"/>
    <w:rsid w:val="00F1134E"/>
    <w:rsid w:val="00F118EB"/>
    <w:rsid w:val="00F11AEC"/>
    <w:rsid w:val="00F11AFB"/>
    <w:rsid w:val="00F11DB4"/>
    <w:rsid w:val="00F12939"/>
    <w:rsid w:val="00F12C60"/>
    <w:rsid w:val="00F13B5B"/>
    <w:rsid w:val="00F14B70"/>
    <w:rsid w:val="00F14B74"/>
    <w:rsid w:val="00F14B94"/>
    <w:rsid w:val="00F15305"/>
    <w:rsid w:val="00F16051"/>
    <w:rsid w:val="00F16BCE"/>
    <w:rsid w:val="00F177EA"/>
    <w:rsid w:val="00F2003D"/>
    <w:rsid w:val="00F22F88"/>
    <w:rsid w:val="00F2383A"/>
    <w:rsid w:val="00F24934"/>
    <w:rsid w:val="00F2595F"/>
    <w:rsid w:val="00F26312"/>
    <w:rsid w:val="00F2657B"/>
    <w:rsid w:val="00F271F8"/>
    <w:rsid w:val="00F278E3"/>
    <w:rsid w:val="00F30FED"/>
    <w:rsid w:val="00F31FB0"/>
    <w:rsid w:val="00F32485"/>
    <w:rsid w:val="00F33212"/>
    <w:rsid w:val="00F35CD7"/>
    <w:rsid w:val="00F35CD9"/>
    <w:rsid w:val="00F35D6A"/>
    <w:rsid w:val="00F36DFF"/>
    <w:rsid w:val="00F36E04"/>
    <w:rsid w:val="00F37FF6"/>
    <w:rsid w:val="00F40442"/>
    <w:rsid w:val="00F40FAA"/>
    <w:rsid w:val="00F41BC0"/>
    <w:rsid w:val="00F4479D"/>
    <w:rsid w:val="00F44A56"/>
    <w:rsid w:val="00F46C28"/>
    <w:rsid w:val="00F472D1"/>
    <w:rsid w:val="00F47436"/>
    <w:rsid w:val="00F508F0"/>
    <w:rsid w:val="00F518B7"/>
    <w:rsid w:val="00F5360C"/>
    <w:rsid w:val="00F54C73"/>
    <w:rsid w:val="00F55BF2"/>
    <w:rsid w:val="00F57F50"/>
    <w:rsid w:val="00F6023E"/>
    <w:rsid w:val="00F6180A"/>
    <w:rsid w:val="00F6328F"/>
    <w:rsid w:val="00F63C42"/>
    <w:rsid w:val="00F63C93"/>
    <w:rsid w:val="00F63D8B"/>
    <w:rsid w:val="00F6464E"/>
    <w:rsid w:val="00F64D94"/>
    <w:rsid w:val="00F65276"/>
    <w:rsid w:val="00F659A8"/>
    <w:rsid w:val="00F66254"/>
    <w:rsid w:val="00F67822"/>
    <w:rsid w:val="00F6789F"/>
    <w:rsid w:val="00F67D01"/>
    <w:rsid w:val="00F703CC"/>
    <w:rsid w:val="00F70B66"/>
    <w:rsid w:val="00F7170A"/>
    <w:rsid w:val="00F72086"/>
    <w:rsid w:val="00F7356C"/>
    <w:rsid w:val="00F74850"/>
    <w:rsid w:val="00F74F20"/>
    <w:rsid w:val="00F75C90"/>
    <w:rsid w:val="00F75F9C"/>
    <w:rsid w:val="00F77036"/>
    <w:rsid w:val="00F80ECF"/>
    <w:rsid w:val="00F81327"/>
    <w:rsid w:val="00F84700"/>
    <w:rsid w:val="00F84D9F"/>
    <w:rsid w:val="00F857E7"/>
    <w:rsid w:val="00F86272"/>
    <w:rsid w:val="00F90C19"/>
    <w:rsid w:val="00F91653"/>
    <w:rsid w:val="00F91A45"/>
    <w:rsid w:val="00F93910"/>
    <w:rsid w:val="00F94075"/>
    <w:rsid w:val="00F947AF"/>
    <w:rsid w:val="00F94A07"/>
    <w:rsid w:val="00F954E2"/>
    <w:rsid w:val="00F95C00"/>
    <w:rsid w:val="00F97631"/>
    <w:rsid w:val="00FA0EDB"/>
    <w:rsid w:val="00FA1231"/>
    <w:rsid w:val="00FA1472"/>
    <w:rsid w:val="00FA1995"/>
    <w:rsid w:val="00FA1DBF"/>
    <w:rsid w:val="00FA25B1"/>
    <w:rsid w:val="00FA37F6"/>
    <w:rsid w:val="00FA3FA9"/>
    <w:rsid w:val="00FA414A"/>
    <w:rsid w:val="00FA424B"/>
    <w:rsid w:val="00FA47C6"/>
    <w:rsid w:val="00FA4F1D"/>
    <w:rsid w:val="00FA5CD0"/>
    <w:rsid w:val="00FA60FA"/>
    <w:rsid w:val="00FA65B8"/>
    <w:rsid w:val="00FA7954"/>
    <w:rsid w:val="00FA7D0C"/>
    <w:rsid w:val="00FB0003"/>
    <w:rsid w:val="00FB1627"/>
    <w:rsid w:val="00FB17E8"/>
    <w:rsid w:val="00FB249C"/>
    <w:rsid w:val="00FB3E84"/>
    <w:rsid w:val="00FB49F3"/>
    <w:rsid w:val="00FB7710"/>
    <w:rsid w:val="00FB7E6A"/>
    <w:rsid w:val="00FC0016"/>
    <w:rsid w:val="00FC1463"/>
    <w:rsid w:val="00FC193B"/>
    <w:rsid w:val="00FC26E2"/>
    <w:rsid w:val="00FC3626"/>
    <w:rsid w:val="00FC3931"/>
    <w:rsid w:val="00FC4F69"/>
    <w:rsid w:val="00FC5645"/>
    <w:rsid w:val="00FC5F51"/>
    <w:rsid w:val="00FD1B63"/>
    <w:rsid w:val="00FD1E25"/>
    <w:rsid w:val="00FD1FF7"/>
    <w:rsid w:val="00FD2192"/>
    <w:rsid w:val="00FD391F"/>
    <w:rsid w:val="00FD40DD"/>
    <w:rsid w:val="00FD4BD6"/>
    <w:rsid w:val="00FD4FC2"/>
    <w:rsid w:val="00FD512E"/>
    <w:rsid w:val="00FD5BBA"/>
    <w:rsid w:val="00FD5CE7"/>
    <w:rsid w:val="00FD6A19"/>
    <w:rsid w:val="00FE0E9C"/>
    <w:rsid w:val="00FE1391"/>
    <w:rsid w:val="00FE1F95"/>
    <w:rsid w:val="00FE2590"/>
    <w:rsid w:val="00FE3D98"/>
    <w:rsid w:val="00FE3DBF"/>
    <w:rsid w:val="00FE64BC"/>
    <w:rsid w:val="00FE70EE"/>
    <w:rsid w:val="00FE710B"/>
    <w:rsid w:val="00FF0253"/>
    <w:rsid w:val="00FF0728"/>
    <w:rsid w:val="00FF202A"/>
    <w:rsid w:val="00FF3665"/>
    <w:rsid w:val="00FF3E7D"/>
    <w:rsid w:val="00FF476E"/>
    <w:rsid w:val="00FF66D9"/>
    <w:rsid w:val="00FF6917"/>
    <w:rsid w:val="00FF6CD4"/>
    <w:rsid w:val="00FF6F3F"/>
    <w:rsid w:val="00FF72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EC3AF58"/>
  <w15:docId w15:val="{DDA2BFA3-4B2E-4F19-8C75-9E931AF2E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CF3"/>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ind w:left="357"/>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2B2D05"/>
    <w:pPr>
      <w:numPr>
        <w:ilvl w:val="2"/>
      </w:numPr>
      <w:outlineLvl w:val="2"/>
    </w:pPr>
    <w:rPr>
      <w:bCs/>
    </w:rPr>
  </w:style>
  <w:style w:type="paragraph" w:styleId="Naslov4">
    <w:name w:val="heading 4"/>
    <w:aliases w:val="H4,H41,H42"/>
    <w:basedOn w:val="Naslov3"/>
    <w:next w:val="Navaden"/>
    <w:link w:val="Naslov4Znak"/>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E44616"/>
    <w:rPr>
      <w:rFonts w:ascii="Arial" w:hAnsi="Arial"/>
      <w:color w:val="0000FF"/>
      <w:sz w:val="20"/>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2A51D6"/>
    <w:pPr>
      <w:keepNext w:val="0"/>
      <w:keepLines w:val="0"/>
      <w:numPr>
        <w:numId w:val="0"/>
      </w:numPr>
      <w:tabs>
        <w:tab w:val="left" w:pos="600"/>
        <w:tab w:val="right" w:leader="dot" w:pos="9062"/>
      </w:tabs>
      <w:spacing w:before="120" w:after="120"/>
      <w:jc w:val="left"/>
      <w:outlineLvl w:val="9"/>
    </w:pPr>
    <w:rPr>
      <w:rFonts w:eastAsia="Calibri" w:cs="Arial"/>
      <w:noProof/>
      <w:sz w:val="20"/>
      <w:szCs w:val="20"/>
    </w:rPr>
  </w:style>
  <w:style w:type="paragraph" w:styleId="Kazalovsebine2">
    <w:name w:val="toc 2"/>
    <w:basedOn w:val="Naslov2"/>
    <w:next w:val="Navaden"/>
    <w:autoRedefine/>
    <w:uiPriority w:val="39"/>
    <w:unhideWhenUsed/>
    <w:rsid w:val="00B05B06"/>
    <w:pPr>
      <w:keepNext w:val="0"/>
      <w:keepLines w:val="0"/>
      <w:numPr>
        <w:ilvl w:val="0"/>
        <w:numId w:val="0"/>
      </w:numPr>
      <w:tabs>
        <w:tab w:val="left" w:pos="800"/>
        <w:tab w:val="right" w:leader="dot" w:pos="9062"/>
      </w:tabs>
      <w:ind w:left="200"/>
      <w:jc w:val="left"/>
      <w:outlineLvl w:val="9"/>
    </w:pPr>
    <w:rPr>
      <w:rFonts w:eastAsia="Calibri" w:cs="Calibri"/>
      <w:b w:val="0"/>
      <w:noProof/>
      <w:szCs w:val="20"/>
    </w:rPr>
  </w:style>
  <w:style w:type="paragraph" w:styleId="Kazalovsebine3">
    <w:name w:val="toc 3"/>
    <w:basedOn w:val="Naslov3"/>
    <w:next w:val="Navaden"/>
    <w:autoRedefine/>
    <w:uiPriority w:val="39"/>
    <w:unhideWhenUsed/>
    <w:rsid w:val="00C91BF6"/>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B05B06"/>
    <w:pPr>
      <w:keepNext w:val="0"/>
      <w:keepLines w:val="0"/>
      <w:numPr>
        <w:ilvl w:val="0"/>
        <w:numId w:val="0"/>
      </w:numPr>
      <w:tabs>
        <w:tab w:val="left" w:pos="1600"/>
        <w:tab w:val="right" w:leader="dot" w:pos="9062"/>
      </w:tabs>
      <w:ind w:left="600"/>
      <w:jc w:val="left"/>
      <w:outlineLvl w:val="9"/>
    </w:pPr>
    <w:rPr>
      <w:rFonts w:eastAsia="Calibri" w:cs="Calibri"/>
      <w:i/>
      <w:iCs w:val="0"/>
      <w:noProof/>
      <w:szCs w:val="18"/>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s>
    </w:pPr>
  </w:style>
  <w:style w:type="character" w:customStyle="1" w:styleId="Kazalovsebine1Znak">
    <w:name w:val="Kazalo vsebine 1 Znak"/>
    <w:link w:val="Kazalovsebine1"/>
    <w:uiPriority w:val="39"/>
    <w:rsid w:val="002A51D6"/>
    <w:rPr>
      <w:rFonts w:ascii="Arial" w:hAnsi="Arial" w:cs="Arial"/>
      <w:b/>
      <w:bCs/>
      <w:caps/>
      <w:noProof/>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customStyle="1" w:styleId="Nerazreenaomemba1">
    <w:name w:val="Nerazrešena omemba1"/>
    <w:basedOn w:val="Privzetapisavaodstavka"/>
    <w:uiPriority w:val="99"/>
    <w:semiHidden/>
    <w:unhideWhenUsed/>
    <w:rsid w:val="00D51983"/>
    <w:rPr>
      <w:color w:val="808080"/>
      <w:shd w:val="clear" w:color="auto" w:fill="E6E6E6"/>
    </w:rPr>
  </w:style>
  <w:style w:type="paragraph" w:customStyle="1" w:styleId="alineazaodstavkom1">
    <w:name w:val="alineazaodstavkom1"/>
    <w:basedOn w:val="Navaden"/>
    <w:rsid w:val="002600C6"/>
    <w:pPr>
      <w:spacing w:line="240" w:lineRule="auto"/>
      <w:ind w:left="425" w:hanging="425"/>
    </w:pPr>
    <w:rPr>
      <w:rFonts w:eastAsia="Times New Roman" w:cs="Arial"/>
      <w:sz w:val="22"/>
      <w:lang w:eastAsia="sl-SI"/>
    </w:rPr>
  </w:style>
  <w:style w:type="paragraph" w:customStyle="1" w:styleId="Odstavekseznama1">
    <w:name w:val="Odstavek seznama1"/>
    <w:basedOn w:val="Navaden"/>
    <w:rsid w:val="00ED7ED2"/>
    <w:pPr>
      <w:spacing w:line="240" w:lineRule="auto"/>
      <w:ind w:left="720"/>
      <w:contextualSpacing/>
      <w:jc w:val="left"/>
    </w:pPr>
    <w:rPr>
      <w:rFonts w:eastAsia="Times New Roman"/>
      <w:szCs w:val="20"/>
    </w:rPr>
  </w:style>
  <w:style w:type="character" w:styleId="Nerazreenaomemba">
    <w:name w:val="Unresolved Mention"/>
    <w:basedOn w:val="Privzetapisavaodstavka"/>
    <w:uiPriority w:val="99"/>
    <w:semiHidden/>
    <w:unhideWhenUsed/>
    <w:rsid w:val="004654EF"/>
    <w:rPr>
      <w:color w:val="808080"/>
      <w:shd w:val="clear" w:color="auto" w:fill="E6E6E6"/>
    </w:rPr>
  </w:style>
  <w:style w:type="numbering" w:customStyle="1" w:styleId="Headings1">
    <w:name w:val="Headings1"/>
    <w:uiPriority w:val="99"/>
    <w:rsid w:val="000C3620"/>
  </w:style>
  <w:style w:type="numbering" w:customStyle="1" w:styleId="Headings2">
    <w:name w:val="Headings2"/>
    <w:uiPriority w:val="99"/>
    <w:rsid w:val="000C3620"/>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BA1251"/>
    <w:rPr>
      <w:rFonts w:ascii="Arial" w:hAnsi="Arial"/>
      <w:szCs w:val="22"/>
      <w:lang w:eastAsia="en-US"/>
    </w:rPr>
  </w:style>
  <w:style w:type="paragraph" w:customStyle="1" w:styleId="xmsonormal">
    <w:name w:val="x_msonormal"/>
    <w:basedOn w:val="Navaden"/>
    <w:rsid w:val="00FE3DBF"/>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FE3DBF"/>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0971">
      <w:bodyDiv w:val="1"/>
      <w:marLeft w:val="0"/>
      <w:marRight w:val="0"/>
      <w:marTop w:val="0"/>
      <w:marBottom w:val="0"/>
      <w:divBdr>
        <w:top w:val="none" w:sz="0" w:space="0" w:color="auto"/>
        <w:left w:val="none" w:sz="0" w:space="0" w:color="auto"/>
        <w:bottom w:val="none" w:sz="0" w:space="0" w:color="auto"/>
        <w:right w:val="none" w:sz="0" w:space="0" w:color="auto"/>
      </w:divBdr>
    </w:div>
    <w:div w:id="289366065">
      <w:bodyDiv w:val="1"/>
      <w:marLeft w:val="0"/>
      <w:marRight w:val="0"/>
      <w:marTop w:val="0"/>
      <w:marBottom w:val="0"/>
      <w:divBdr>
        <w:top w:val="none" w:sz="0" w:space="0" w:color="auto"/>
        <w:left w:val="none" w:sz="0" w:space="0" w:color="auto"/>
        <w:bottom w:val="none" w:sz="0" w:space="0" w:color="auto"/>
        <w:right w:val="none" w:sz="0" w:space="0" w:color="auto"/>
      </w:divBdr>
    </w:div>
    <w:div w:id="301544198">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2674423">
      <w:bodyDiv w:val="1"/>
      <w:marLeft w:val="0"/>
      <w:marRight w:val="0"/>
      <w:marTop w:val="0"/>
      <w:marBottom w:val="0"/>
      <w:divBdr>
        <w:top w:val="none" w:sz="0" w:space="0" w:color="auto"/>
        <w:left w:val="none" w:sz="0" w:space="0" w:color="auto"/>
        <w:bottom w:val="none" w:sz="0" w:space="0" w:color="auto"/>
        <w:right w:val="none" w:sz="0" w:space="0" w:color="auto"/>
      </w:divBdr>
    </w:div>
    <w:div w:id="680741728">
      <w:bodyDiv w:val="1"/>
      <w:marLeft w:val="0"/>
      <w:marRight w:val="0"/>
      <w:marTop w:val="0"/>
      <w:marBottom w:val="0"/>
      <w:divBdr>
        <w:top w:val="none" w:sz="0" w:space="0" w:color="auto"/>
        <w:left w:val="none" w:sz="0" w:space="0" w:color="auto"/>
        <w:bottom w:val="none" w:sz="0" w:space="0" w:color="auto"/>
        <w:right w:val="none" w:sz="0" w:space="0" w:color="auto"/>
      </w:divBdr>
    </w:div>
    <w:div w:id="72699400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5173652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716903">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6989697">
      <w:bodyDiv w:val="1"/>
      <w:marLeft w:val="0"/>
      <w:marRight w:val="0"/>
      <w:marTop w:val="0"/>
      <w:marBottom w:val="0"/>
      <w:divBdr>
        <w:top w:val="none" w:sz="0" w:space="0" w:color="auto"/>
        <w:left w:val="none" w:sz="0" w:space="0" w:color="auto"/>
        <w:bottom w:val="none" w:sz="0" w:space="0" w:color="auto"/>
        <w:right w:val="none" w:sz="0" w:space="0" w:color="auto"/>
      </w:divBdr>
    </w:div>
    <w:div w:id="156771781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59528270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739862743">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2637821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C56647-19E9-459E-BC04-A8A20976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80</TotalTime>
  <Pages>16</Pages>
  <Words>7199</Words>
  <Characters>41039</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48142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Doroteja Umek</dc:creator>
  <cp:lastModifiedBy>Marjana Žerdin</cp:lastModifiedBy>
  <cp:revision>36</cp:revision>
  <cp:lastPrinted>2019-02-12T07:01:00Z</cp:lastPrinted>
  <dcterms:created xsi:type="dcterms:W3CDTF">2025-03-04T09:08:00Z</dcterms:created>
  <dcterms:modified xsi:type="dcterms:W3CDTF">2025-03-07T12:01:00Z</dcterms:modified>
</cp:coreProperties>
</file>